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35091F" w:rsidRDefault="0035091F" w:rsidP="000B7371">
      <w:pPr>
        <w:pStyle w:val="EnvelopeReturn"/>
      </w:pPr>
    </w:p>
    <w:p w:rsidR="0035091F" w:rsidRDefault="0035091F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Pr="000B7371" w:rsidRDefault="000B7371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328CD" w:rsidRDefault="00A054BA" w:rsidP="00736AED">
      <w:pPr>
        <w:ind w:firstLine="6300"/>
      </w:pPr>
      <w:fldSimple w:instr=" MERGEFIELD Title ">
        <w:r w:rsidR="000208FF">
          <w:rPr>
            <w:noProof/>
          </w:rPr>
          <w:t>«Title»</w:t>
        </w:r>
      </w:fldSimple>
      <w:r w:rsidR="00605DDF">
        <w:t xml:space="preserve"> </w:t>
      </w:r>
      <w:fldSimple w:instr=" MERGEFIELD FirstName ">
        <w:r w:rsidR="000208FF">
          <w:rPr>
            <w:noProof/>
          </w:rPr>
          <w:t>«FirstName»</w:t>
        </w:r>
      </w:fldSimple>
      <w:r w:rsidR="00605DDF">
        <w:t xml:space="preserve"> </w:t>
      </w:r>
      <w:fldSimple w:instr=" MERGEFIELD LastName ">
        <w:r w:rsidR="000208FF">
          <w:rPr>
            <w:noProof/>
          </w:rPr>
          <w:t>«LastName»</w:t>
        </w:r>
      </w:fldSimple>
    </w:p>
    <w:p w:rsidR="00605DDF" w:rsidRDefault="00A054BA" w:rsidP="00736AED">
      <w:pPr>
        <w:ind w:firstLine="6300"/>
      </w:pPr>
      <w:fldSimple w:instr=" MERGEFIELD Company ">
        <w:r w:rsidR="000208FF">
          <w:rPr>
            <w:noProof/>
          </w:rPr>
          <w:t>«Company»</w:t>
        </w:r>
      </w:fldSimple>
    </w:p>
    <w:p w:rsidR="00605DDF" w:rsidRDefault="00A054BA" w:rsidP="00736AED">
      <w:pPr>
        <w:ind w:firstLine="6300"/>
      </w:pPr>
      <w:fldSimple w:instr=" MERGEFIELD Address ">
        <w:r w:rsidR="000208FF">
          <w:rPr>
            <w:noProof/>
          </w:rPr>
          <w:t>«Address»</w:t>
        </w:r>
      </w:fldSimple>
    </w:p>
    <w:p w:rsidR="00605DDF" w:rsidRDefault="00A054BA" w:rsidP="00736AED">
      <w:pPr>
        <w:ind w:firstLine="6300"/>
      </w:pPr>
      <w:fldSimple w:instr=" MERGEFIELD CityStateZip ">
        <w:r w:rsidR="000208FF">
          <w:rPr>
            <w:noProof/>
          </w:rPr>
          <w:t>«CityStateZip»</w:t>
        </w:r>
      </w:fldSimple>
    </w:p>
    <w:sectPr w:rsidR="00605DDF" w:rsidSect="000B7371">
      <w:pgSz w:w="13680" w:h="5940" w:orient="landscape"/>
      <w:pgMar w:top="360" w:right="720" w:bottom="720" w:left="576" w:header="720" w:footer="720" w:gutter="0"/>
      <w:paperSrc w:first="15"/>
      <w:pgNumType w:start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</wne:recipientData>
  <wne:recipientData>
    <wne:active wne:val="1"/>
    <wne:hash wne:val="-499277116"/>
  </wne:recipientData>
  <wne:recipientData>
    <wne:active wne:val="1"/>
    <wne:hash wne:val="-298612505"/>
  </wne:recipientData>
  <wne:recipientData>
    <wne:active wne:val="0"/>
    <wne:hash wne:val="-1829314292"/>
  </wne:recipientData>
  <wne:recipientData>
    <wne:active wne:val="0"/>
    <wne:hash wne:val="1811944948"/>
  </wne:recipientData>
  <wne:recipientData>
    <wne:active wne:val="0"/>
    <wne:hash wne:val="1069965707"/>
  </wne:recipientData>
  <wne:recipientData>
    <wne:active wne:val="0"/>
    <wne:hash wne:val="1671835496"/>
  </wne:recipientData>
  <wne:recipientData>
    <wne:active wne:val="0"/>
    <wne:hash wne:val="802090392"/>
  </wne:recipientData>
  <wne:recipientData>
    <wne:active wne:val="0"/>
    <wne:hash wne:val="-311085947"/>
  </wne:recipientData>
  <wne:recipientData>
    <wne:active wne:val="0"/>
    <wne:hash wne:val="85764697"/>
  </wne:recipientData>
  <wne:recipientData>
    <wne:active wne:val="0"/>
    <wne:hash wne:val="376669187"/>
  </wne:recipientData>
  <wne:recipientData>
    <wne:active wne:val="0"/>
    <wne:hash wne:val="-1403783659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P:\JOHN\JBN\Rotary\Ethics 2013\L&amp;E Sponsor list, 201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ponsors` "/>
    <w:dataSource r:id="rId2"/>
    <w:activeRecord w:val="3"/>
    <w:odso>
      <w:udl w:val="Provider=Microsoft.ACE.OLEDB.12.0;User ID=Admin;Data Source=P:\JOHN\JBN\Rotary\Ethics 2013\L&amp;E Sponsor list, 201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ponsors"/>
      <w:src r:id="rId3"/>
      <w:colDelim w:val="9"/>
      <w:type w:val="database"/>
      <w:fHdr/>
      <w:fieldMapData>
        <w:column w:val="0"/>
        <w:lid w:val="en-US"/>
      </w:fieldMapData>
      <w:fieldMapData>
        <w:type w:val="dbColumn"/>
        <w:name w:val="Title"/>
        <w:mappedName w:val="Courtesy Title"/>
        <w:column w:val="0"/>
        <w:lid w:val="en-US"/>
      </w:fieldMapData>
      <w:fieldMapData>
        <w:type w:val="dbColumn"/>
        <w:name w:val="FirstName"/>
        <w:mappedName w:val="First Name"/>
        <w:column w:val="1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Company"/>
        <w:mappedName w:val="Company"/>
        <w:column w:val="3"/>
        <w:lid w:val="en-US"/>
      </w:fieldMapData>
      <w:fieldMapData>
        <w:type w:val="dbColumn"/>
        <w:name w:val="Address"/>
        <w:mappedName w:val="Address 1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4"/>
    </w:odso>
  </w:mailMerge>
  <w:defaultTabStop w:val="720"/>
  <w:characterSpacingControl w:val="doNotCompress"/>
  <w:compat/>
  <w:rsids>
    <w:rsidRoot w:val="009F7494"/>
    <w:rsid w:val="000208FF"/>
    <w:rsid w:val="000846FD"/>
    <w:rsid w:val="00091AC1"/>
    <w:rsid w:val="000A14B6"/>
    <w:rsid w:val="000B7371"/>
    <w:rsid w:val="00110142"/>
    <w:rsid w:val="001130C5"/>
    <w:rsid w:val="00116AD7"/>
    <w:rsid w:val="00123706"/>
    <w:rsid w:val="0018263C"/>
    <w:rsid w:val="001A7318"/>
    <w:rsid w:val="001B4E24"/>
    <w:rsid w:val="001E426F"/>
    <w:rsid w:val="001F41EA"/>
    <w:rsid w:val="00262E9A"/>
    <w:rsid w:val="00285C40"/>
    <w:rsid w:val="00285F11"/>
    <w:rsid w:val="00331553"/>
    <w:rsid w:val="0035091F"/>
    <w:rsid w:val="003F43FB"/>
    <w:rsid w:val="00497C01"/>
    <w:rsid w:val="00591E6C"/>
    <w:rsid w:val="005D404E"/>
    <w:rsid w:val="005D6823"/>
    <w:rsid w:val="00605DDF"/>
    <w:rsid w:val="006A051A"/>
    <w:rsid w:val="00736AED"/>
    <w:rsid w:val="007451D4"/>
    <w:rsid w:val="00782E7A"/>
    <w:rsid w:val="008C0EFD"/>
    <w:rsid w:val="008F11F3"/>
    <w:rsid w:val="009F7494"/>
    <w:rsid w:val="00A054BA"/>
    <w:rsid w:val="00A328CD"/>
    <w:rsid w:val="00B36ED5"/>
    <w:rsid w:val="00B73F83"/>
    <w:rsid w:val="00C70BF3"/>
    <w:rsid w:val="00C7710A"/>
    <w:rsid w:val="00D167E8"/>
    <w:rsid w:val="00E3691D"/>
    <w:rsid w:val="00E464B5"/>
    <w:rsid w:val="00E82082"/>
    <w:rsid w:val="00EE3623"/>
    <w:rsid w:val="00F70654"/>
    <w:rsid w:val="00FE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ajorBidi"/>
        <w:color w:val="333333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8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0B737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</w:rPr>
  </w:style>
  <w:style w:type="paragraph" w:styleId="EnvelopeReturn">
    <w:name w:val="envelope return"/>
    <w:basedOn w:val="Normal"/>
    <w:uiPriority w:val="99"/>
    <w:unhideWhenUsed/>
    <w:rsid w:val="000B7371"/>
    <w:rPr>
      <w:rFonts w:asciiTheme="majorHAnsi" w:eastAsiaTheme="majorEastAsia" w:hAnsiTheme="majorHAns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P:\JOHN\JBN\Rotary\Ethics%202013\L&amp;E%20Sponsor%20list,%202013.xlsx" TargetMode="External"/><Relationship Id="rId2" Type="http://schemas.openxmlformats.org/officeDocument/2006/relationships/mailMergeSource" Target="file:///P:\JOHN\JBN\Rotary\Ethics%202013\L&amp;E%20Sponsor%20list,%202013.xlsx" TargetMode="External"/><Relationship Id="rId1" Type="http://schemas.openxmlformats.org/officeDocument/2006/relationships/attachedTemplate" Target="file:///C:\Documents%20and%20Settings\john\Application%20Data\Microsoft\Templates\Mail%20Merge%20envelope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Mail Merge envelope.dotx</Template>
  <TotalTime>3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4</cp:revision>
  <cp:lastPrinted>2012-02-16T00:30:00Z</cp:lastPrinted>
  <dcterms:created xsi:type="dcterms:W3CDTF">2012-12-13T16:26:00Z</dcterms:created>
  <dcterms:modified xsi:type="dcterms:W3CDTF">2012-12-14T18:46:00Z</dcterms:modified>
</cp:coreProperties>
</file>