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Tim</w:t>
      </w:r>
      <w:r>
        <w:t xml:space="preserve"> </w:t>
      </w:r>
      <w:r>
        <w:rPr>
          <w:noProof/>
        </w:rPr>
        <w:t>Alexander</w:t>
      </w:r>
    </w:p>
    <w:p w:rsidR="00AC0952" w:rsidRDefault="00AC0952" w:rsidP="00736AED">
      <w:pPr>
        <w:ind w:firstLine="6300"/>
      </w:pPr>
      <w:r>
        <w:rPr>
          <w:noProof/>
        </w:rPr>
        <w:t>Alexander's Contract Services</w:t>
      </w:r>
    </w:p>
    <w:p w:rsidR="00AC0952" w:rsidRDefault="00AC0952" w:rsidP="00736AED">
      <w:pPr>
        <w:ind w:firstLine="6300"/>
      </w:pPr>
      <w:r>
        <w:rPr>
          <w:noProof/>
        </w:rPr>
        <w:t>8655 Morro Rd, Suite C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Atascadero, CA  93422</w:t>
      </w: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Robbie</w:t>
      </w:r>
      <w:r>
        <w:t xml:space="preserve"> </w:t>
      </w:r>
      <w:r>
        <w:rPr>
          <w:noProof/>
        </w:rPr>
        <w:t>Bishop</w:t>
      </w:r>
    </w:p>
    <w:p w:rsidR="00AC0952" w:rsidRDefault="00AC0952" w:rsidP="00736AED">
      <w:pPr>
        <w:ind w:firstLine="6300"/>
      </w:pPr>
      <w:r>
        <w:rPr>
          <w:noProof/>
        </w:rPr>
        <w:t>Brenntag Pacific</w:t>
      </w:r>
    </w:p>
    <w:p w:rsidR="00AC0952" w:rsidRDefault="00AC0952" w:rsidP="00736AED">
      <w:pPr>
        <w:ind w:firstLine="6300"/>
      </w:pPr>
      <w:r>
        <w:rPr>
          <w:noProof/>
        </w:rPr>
        <w:t>3595 E. Wawona Ave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Fresno, CA  93725</w:t>
      </w: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Sam</w:t>
      </w:r>
      <w:r>
        <w:t xml:space="preserve"> </w:t>
      </w:r>
      <w:r>
        <w:rPr>
          <w:noProof/>
        </w:rPr>
        <w:t>Ellis</w:t>
      </w:r>
    </w:p>
    <w:p w:rsidR="00AC0952" w:rsidRDefault="00AC0952" w:rsidP="00736AED">
      <w:pPr>
        <w:ind w:firstLine="6300"/>
      </w:pPr>
      <w:r>
        <w:rPr>
          <w:noProof/>
        </w:rPr>
        <w:t>The Law Offices of Ellis &amp; Collins</w:t>
      </w:r>
    </w:p>
    <w:p w:rsidR="00AC0952" w:rsidRDefault="00AC0952" w:rsidP="00736AED">
      <w:pPr>
        <w:ind w:firstLine="6300"/>
      </w:pPr>
      <w:r>
        <w:rPr>
          <w:noProof/>
        </w:rPr>
        <w:t>P.O. Box 12460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San Luis Obispo, CA  93406</w:t>
      </w: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Rob</w:t>
      </w:r>
      <w:r>
        <w:t xml:space="preserve"> </w:t>
      </w:r>
      <w:r>
        <w:rPr>
          <w:noProof/>
        </w:rPr>
        <w:t>Davis</w:t>
      </w:r>
    </w:p>
    <w:p w:rsidR="00AC0952" w:rsidRDefault="00AC0952" w:rsidP="00736AED">
      <w:pPr>
        <w:ind w:firstLine="6300"/>
      </w:pPr>
      <w:r>
        <w:rPr>
          <w:noProof/>
        </w:rPr>
        <w:t>Rob Davis Backhoe</w:t>
      </w:r>
    </w:p>
    <w:p w:rsidR="00AC0952" w:rsidRDefault="00AC0952" w:rsidP="00736AED">
      <w:pPr>
        <w:ind w:firstLine="6300"/>
      </w:pPr>
      <w:r>
        <w:rPr>
          <w:noProof/>
        </w:rPr>
        <w:t>6480 Rocky Canyon Rd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Atascadero, CA  93422</w:t>
      </w: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Eric</w:t>
      </w:r>
      <w:r>
        <w:t xml:space="preserve"> </w:t>
      </w:r>
      <w:r>
        <w:rPr>
          <w:noProof/>
        </w:rPr>
        <w:t>Gobler</w:t>
      </w:r>
    </w:p>
    <w:p w:rsidR="00AC0952" w:rsidRDefault="00AC0952" w:rsidP="00736AED">
      <w:pPr>
        <w:ind w:firstLine="6300"/>
      </w:pPr>
      <w:r>
        <w:rPr>
          <w:noProof/>
        </w:rPr>
        <w:t>Eric J. Gobler Civil Engineering</w:t>
      </w:r>
    </w:p>
    <w:p w:rsidR="00AC0952" w:rsidRDefault="00AC0952" w:rsidP="00736AED">
      <w:pPr>
        <w:ind w:firstLine="6300"/>
      </w:pPr>
      <w:r>
        <w:rPr>
          <w:noProof/>
        </w:rPr>
        <w:t>9110 Atascadero Ave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Atascadero, CA  93422</w:t>
      </w: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John</w:t>
      </w:r>
      <w:r>
        <w:t xml:space="preserve"> </w:t>
      </w:r>
      <w:r>
        <w:rPr>
          <w:noProof/>
        </w:rPr>
        <w:t>Neil</w:t>
      </w:r>
    </w:p>
    <w:p w:rsidR="00AC0952" w:rsidRDefault="00AC0952" w:rsidP="00736AED">
      <w:pPr>
        <w:ind w:firstLine="6300"/>
      </w:pPr>
      <w:r>
        <w:rPr>
          <w:noProof/>
        </w:rPr>
        <w:t>915 S. Bethel Rd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Templeton, CA  93465</w:t>
      </w: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Jeff</w:t>
      </w:r>
      <w:r>
        <w:t xml:space="preserve"> </w:t>
      </w:r>
      <w:r>
        <w:rPr>
          <w:noProof/>
        </w:rPr>
        <w:t>Ott</w:t>
      </w:r>
    </w:p>
    <w:p w:rsidR="00AC0952" w:rsidRDefault="00AC0952" w:rsidP="00736AED">
      <w:pPr>
        <w:ind w:firstLine="6300"/>
      </w:pPr>
      <w:r>
        <w:rPr>
          <w:noProof/>
        </w:rPr>
        <w:t>Sophos Solutions</w:t>
      </w:r>
    </w:p>
    <w:p w:rsidR="00AC0952" w:rsidRDefault="00AC0952" w:rsidP="00736AED">
      <w:pPr>
        <w:ind w:firstLine="6300"/>
      </w:pPr>
      <w:r>
        <w:rPr>
          <w:noProof/>
        </w:rPr>
        <w:t>5098 Foothills Blvd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Roseville, CA  95747</w:t>
      </w: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Russ</w:t>
      </w:r>
      <w:r>
        <w:t xml:space="preserve"> </w:t>
      </w:r>
      <w:r>
        <w:rPr>
          <w:noProof/>
        </w:rPr>
        <w:t>Thompson</w:t>
      </w:r>
    </w:p>
    <w:p w:rsidR="00AC0952" w:rsidRDefault="00AC0952" w:rsidP="00736AED">
      <w:pPr>
        <w:ind w:firstLine="6300"/>
      </w:pPr>
      <w:r>
        <w:rPr>
          <w:noProof/>
        </w:rPr>
        <w:t>City of Atascadero</w:t>
      </w:r>
    </w:p>
    <w:p w:rsidR="00AC0952" w:rsidRDefault="00AC0952" w:rsidP="00736AED">
      <w:pPr>
        <w:ind w:firstLine="6300"/>
      </w:pPr>
      <w:r>
        <w:rPr>
          <w:noProof/>
        </w:rPr>
        <w:t>6907 El Camino Real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Atascadero, CA  93422</w:t>
      </w: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Cal</w:t>
      </w:r>
      <w:r>
        <w:t xml:space="preserve"> </w:t>
      </w:r>
      <w:r>
        <w:rPr>
          <w:noProof/>
        </w:rPr>
        <w:t>Watkins</w:t>
      </w:r>
    </w:p>
    <w:p w:rsidR="00AC0952" w:rsidRDefault="00AC0952" w:rsidP="00736AED">
      <w:pPr>
        <w:ind w:firstLine="6300"/>
      </w:pPr>
      <w:r>
        <w:rPr>
          <w:noProof/>
        </w:rPr>
        <w:t>Atkinson, Andelson, Loya, Ruud &amp; Romo</w:t>
      </w:r>
    </w:p>
    <w:p w:rsidR="00AC0952" w:rsidRDefault="00AC0952" w:rsidP="00736AED">
      <w:pPr>
        <w:ind w:firstLine="6300"/>
      </w:pPr>
      <w:r>
        <w:rPr>
          <w:noProof/>
        </w:rPr>
        <w:t>5260 North Palm Avenue, Suite 300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Fresno, CA  93704</w:t>
      </w: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Ned</w:t>
      </w:r>
      <w:r>
        <w:t xml:space="preserve"> </w:t>
      </w:r>
      <w:r>
        <w:rPr>
          <w:noProof/>
        </w:rPr>
        <w:t>Thompson</w:t>
      </w:r>
    </w:p>
    <w:p w:rsidR="00AC0952" w:rsidRDefault="00AC0952" w:rsidP="00736AED">
      <w:pPr>
        <w:ind w:firstLine="6300"/>
      </w:pPr>
      <w:r>
        <w:rPr>
          <w:noProof/>
        </w:rPr>
        <w:t>Filipponi &amp; Thompson Drilling, Inc.</w:t>
      </w:r>
    </w:p>
    <w:p w:rsidR="00AC0952" w:rsidRDefault="00AC0952" w:rsidP="00736AED">
      <w:pPr>
        <w:ind w:firstLine="6300"/>
      </w:pPr>
      <w:r>
        <w:rPr>
          <w:noProof/>
        </w:rPr>
        <w:t>P.O. Box 845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Atascadero, CA  93423</w:t>
      </w: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Dan</w:t>
      </w:r>
      <w:r>
        <w:t xml:space="preserve"> </w:t>
      </w:r>
      <w:r>
        <w:rPr>
          <w:noProof/>
        </w:rPr>
        <w:t>Rueckert</w:t>
      </w:r>
    </w:p>
    <w:p w:rsidR="00AC0952" w:rsidRDefault="00AC0952" w:rsidP="00736AED">
      <w:pPr>
        <w:ind w:firstLine="6300"/>
      </w:pPr>
      <w:r>
        <w:rPr>
          <w:noProof/>
        </w:rPr>
        <w:t>Black &amp; Veatch</w:t>
      </w:r>
    </w:p>
    <w:p w:rsidR="00AC0952" w:rsidRDefault="00AC0952" w:rsidP="00736AED">
      <w:pPr>
        <w:ind w:firstLine="6300"/>
      </w:pPr>
      <w:r>
        <w:rPr>
          <w:noProof/>
        </w:rPr>
        <w:t>25672 SW Ladd Hill Rd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Sherwood, OR  97140</w:t>
      </w: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Default="00AC0952" w:rsidP="000B7371">
      <w:pPr>
        <w:pStyle w:val="EnvelopeReturn"/>
      </w:pPr>
    </w:p>
    <w:p w:rsidR="00AC0952" w:rsidRPr="000B7371" w:rsidRDefault="00AC0952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AC0952" w:rsidRDefault="00AC0952" w:rsidP="00736AED">
      <w:pPr>
        <w:ind w:firstLine="6300"/>
      </w:pPr>
      <w:r>
        <w:rPr>
          <w:noProof/>
        </w:rPr>
        <w:t>Mr.</w:t>
      </w:r>
      <w:r>
        <w:t xml:space="preserve"> </w:t>
      </w:r>
      <w:r>
        <w:rPr>
          <w:noProof/>
        </w:rPr>
        <w:t>Larry</w:t>
      </w:r>
      <w:r>
        <w:t xml:space="preserve"> </w:t>
      </w:r>
      <w:r>
        <w:rPr>
          <w:noProof/>
        </w:rPr>
        <w:t>Werner</w:t>
      </w:r>
    </w:p>
    <w:p w:rsidR="00AC0952" w:rsidRDefault="00AC0952" w:rsidP="00736AED">
      <w:pPr>
        <w:ind w:firstLine="6300"/>
      </w:pPr>
      <w:r>
        <w:rPr>
          <w:noProof/>
        </w:rPr>
        <w:t>North Coast Engineering</w:t>
      </w:r>
    </w:p>
    <w:p w:rsidR="00AC0952" w:rsidRDefault="00AC0952" w:rsidP="00736AED">
      <w:pPr>
        <w:ind w:firstLine="6300"/>
      </w:pPr>
      <w:r>
        <w:rPr>
          <w:noProof/>
        </w:rPr>
        <w:t>725 Creston Rd, Suite B</w:t>
      </w:r>
    </w:p>
    <w:p w:rsidR="00AC0952" w:rsidRDefault="00AC0952" w:rsidP="00736AED">
      <w:pPr>
        <w:ind w:firstLine="6300"/>
        <w:sectPr w:rsidR="00AC0952" w:rsidSect="000B7371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  <w:r>
        <w:rPr>
          <w:noProof/>
        </w:rPr>
        <w:t>Paso Robles, CA  93446</w:t>
      </w:r>
    </w:p>
    <w:p w:rsidR="00AC0952" w:rsidRDefault="00AC0952" w:rsidP="00736AED">
      <w:pPr>
        <w:ind w:firstLine="6300"/>
      </w:pPr>
    </w:p>
    <w:sectPr w:rsidR="00AC0952" w:rsidSect="00AC0952">
      <w:type w:val="continuous"/>
      <w:pgSz w:w="13680" w:h="5940" w:orient="landscape"/>
      <w:pgMar w:top="360" w:right="720" w:bottom="720" w:left="576" w:header="720" w:footer="720" w:gutter="0"/>
      <w:paperSrc w:first="15"/>
      <w:pgNumType w:start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proofState w:spelling="clean" w:grammar="clean"/>
  <w:attachedTemplate r:id="rId1"/>
  <w:defaultTabStop w:val="720"/>
  <w:characterSpacingControl w:val="doNotCompress"/>
  <w:compat/>
  <w:rsids>
    <w:rsidRoot w:val="009F7494"/>
    <w:rsid w:val="000208FF"/>
    <w:rsid w:val="000846FD"/>
    <w:rsid w:val="00091AC1"/>
    <w:rsid w:val="000A14B6"/>
    <w:rsid w:val="000B7371"/>
    <w:rsid w:val="00110142"/>
    <w:rsid w:val="001130C5"/>
    <w:rsid w:val="00116AD7"/>
    <w:rsid w:val="00123706"/>
    <w:rsid w:val="0018263C"/>
    <w:rsid w:val="001A7318"/>
    <w:rsid w:val="001B4E24"/>
    <w:rsid w:val="001E426F"/>
    <w:rsid w:val="001F41EA"/>
    <w:rsid w:val="00262E9A"/>
    <w:rsid w:val="00285C40"/>
    <w:rsid w:val="00285F11"/>
    <w:rsid w:val="00331553"/>
    <w:rsid w:val="0035091F"/>
    <w:rsid w:val="003F43FB"/>
    <w:rsid w:val="00497C01"/>
    <w:rsid w:val="00591E6C"/>
    <w:rsid w:val="005D404E"/>
    <w:rsid w:val="005D6823"/>
    <w:rsid w:val="00605DDF"/>
    <w:rsid w:val="006A051A"/>
    <w:rsid w:val="00736AED"/>
    <w:rsid w:val="007451D4"/>
    <w:rsid w:val="00782E7A"/>
    <w:rsid w:val="008C0EFD"/>
    <w:rsid w:val="008D1D34"/>
    <w:rsid w:val="008F11F3"/>
    <w:rsid w:val="009F7494"/>
    <w:rsid w:val="00A054BA"/>
    <w:rsid w:val="00A328CD"/>
    <w:rsid w:val="00AC0952"/>
    <w:rsid w:val="00B36ED5"/>
    <w:rsid w:val="00B37819"/>
    <w:rsid w:val="00B73F83"/>
    <w:rsid w:val="00C70BF3"/>
    <w:rsid w:val="00C7710A"/>
    <w:rsid w:val="00D167E8"/>
    <w:rsid w:val="00E3691D"/>
    <w:rsid w:val="00E464B5"/>
    <w:rsid w:val="00E82082"/>
    <w:rsid w:val="00EE3623"/>
    <w:rsid w:val="00F70654"/>
    <w:rsid w:val="00FE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ajorBidi"/>
        <w:color w:val="333333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8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0B737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</w:rPr>
  </w:style>
  <w:style w:type="paragraph" w:styleId="EnvelopeReturn">
    <w:name w:val="envelope return"/>
    <w:basedOn w:val="Normal"/>
    <w:uiPriority w:val="99"/>
    <w:unhideWhenUsed/>
    <w:rsid w:val="000B7371"/>
    <w:rPr>
      <w:rFonts w:asciiTheme="majorHAnsi" w:eastAsiaTheme="majorEastAsia" w:hAnsiTheme="majorHAns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ohn\Application%20Data\Microsoft\Templates\Mail%20Merge%20envelo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Mail Merge envelope.dotx</Template>
  <TotalTime>2</TotalTime>
  <Pages>12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</cp:revision>
  <cp:lastPrinted>2013-01-31T23:47:00Z</cp:lastPrinted>
  <dcterms:created xsi:type="dcterms:W3CDTF">2013-01-31T23:47:00Z</dcterms:created>
  <dcterms:modified xsi:type="dcterms:W3CDTF">2013-01-31T23:49:00Z</dcterms:modified>
</cp:coreProperties>
</file>