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35091F" w:rsidRDefault="0035091F" w:rsidP="000B7371">
      <w:pPr>
        <w:pStyle w:val="EnvelopeReturn"/>
      </w:pPr>
    </w:p>
    <w:p w:rsidR="0035091F" w:rsidRDefault="0035091F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Default="000B7371" w:rsidP="000B7371">
      <w:pPr>
        <w:pStyle w:val="EnvelopeReturn"/>
      </w:pPr>
    </w:p>
    <w:p w:rsidR="000B7371" w:rsidRPr="000B7371" w:rsidRDefault="000B7371" w:rsidP="000B7371">
      <w:pPr>
        <w:pStyle w:val="EnvelopeReturn"/>
        <w:rPr>
          <w:rFonts w:asciiTheme="minorHAnsi" w:hAnsiTheme="minorHAnsi"/>
          <w:sz w:val="24"/>
          <w:szCs w:val="24"/>
        </w:rPr>
      </w:pPr>
    </w:p>
    <w:p w:rsidR="000B7371" w:rsidRDefault="000B7371" w:rsidP="000B7371">
      <w:pPr>
        <w:pStyle w:val="EnvelopeReturn"/>
        <w:ind w:left="5040" w:firstLine="720"/>
        <w:rPr>
          <w:rFonts w:asciiTheme="minorHAnsi" w:hAnsiTheme="minorHAnsi"/>
          <w:sz w:val="24"/>
          <w:szCs w:val="24"/>
        </w:rPr>
      </w:pPr>
    </w:p>
    <w:p w:rsidR="00A328CD" w:rsidRDefault="003F43FB" w:rsidP="00736AED">
      <w:pPr>
        <w:ind w:firstLine="6300"/>
      </w:pPr>
      <w:fldSimple w:instr=" MERGEFIELD Title ">
        <w:r w:rsidR="00E3691D">
          <w:rPr>
            <w:noProof/>
          </w:rPr>
          <w:t>Mr.</w:t>
        </w:r>
      </w:fldSimple>
      <w:r w:rsidR="00736AED">
        <w:t xml:space="preserve"> </w:t>
      </w:r>
      <w:fldSimple w:instr=" MERGEFIELD First_Name ">
        <w:r w:rsidR="00E3691D">
          <w:rPr>
            <w:noProof/>
          </w:rPr>
          <w:t>John</w:t>
        </w:r>
      </w:fldSimple>
      <w:r w:rsidR="00736AED">
        <w:t xml:space="preserve"> </w:t>
      </w:r>
      <w:fldSimple w:instr=" MERGEFIELD Last_Name ">
        <w:r w:rsidR="00E3691D">
          <w:rPr>
            <w:noProof/>
          </w:rPr>
          <w:t>Dallaire</w:t>
        </w:r>
      </w:fldSimple>
    </w:p>
    <w:p w:rsidR="00736AED" w:rsidRDefault="003F43FB" w:rsidP="00736AED">
      <w:pPr>
        <w:ind w:firstLine="6300"/>
      </w:pPr>
      <w:fldSimple w:instr=" MERGEFIELD Company_Name ">
        <w:r w:rsidR="00E3691D">
          <w:rPr>
            <w:noProof/>
          </w:rPr>
          <w:t>A-Jay Excavating, Inc.</w:t>
        </w:r>
      </w:fldSimple>
    </w:p>
    <w:p w:rsidR="00736AED" w:rsidRDefault="003F43FB" w:rsidP="00736AED">
      <w:pPr>
        <w:ind w:firstLine="6300"/>
      </w:pPr>
      <w:fldSimple w:instr=" MERGEFIELD &quot;Address_Line_1&quot; ">
        <w:r w:rsidR="00E3691D">
          <w:rPr>
            <w:noProof/>
          </w:rPr>
          <w:t>P.O. Box 554</w:t>
        </w:r>
      </w:fldSimple>
    </w:p>
    <w:p w:rsidR="00736AED" w:rsidRDefault="003F43FB" w:rsidP="00736AED">
      <w:pPr>
        <w:ind w:firstLine="6300"/>
      </w:pPr>
      <w:fldSimple w:instr=" MERGEFIELD City ">
        <w:r w:rsidR="00E3691D">
          <w:rPr>
            <w:noProof/>
          </w:rPr>
          <w:t>Atascadero</w:t>
        </w:r>
      </w:fldSimple>
      <w:r w:rsidR="00736AED">
        <w:t xml:space="preserve">, </w:t>
      </w:r>
      <w:fldSimple w:instr=" MERGEFIELD State ">
        <w:r w:rsidR="00E3691D">
          <w:rPr>
            <w:noProof/>
          </w:rPr>
          <w:t>CA</w:t>
        </w:r>
      </w:fldSimple>
      <w:r w:rsidR="00736AED">
        <w:t xml:space="preserve">  </w:t>
      </w:r>
      <w:fldSimple w:instr=" MERGEFIELD ZIP_Code ">
        <w:r w:rsidR="00E3691D">
          <w:rPr>
            <w:noProof/>
          </w:rPr>
          <w:t>93423</w:t>
        </w:r>
      </w:fldSimple>
    </w:p>
    <w:sectPr w:rsidR="00736AED" w:rsidSect="000B7371">
      <w:pgSz w:w="13680" w:h="5940" w:orient="landscape"/>
      <w:pgMar w:top="360" w:right="720" w:bottom="720" w:left="576" w:header="720" w:footer="720" w:gutter="0"/>
      <w:paperSrc w:first="15"/>
      <w:pgNumType w:start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129710058"/>
  </wne:recipientData>
  <wne:recipientData>
    <wne:active wne:val="0"/>
    <wne:hash wne:val="-2030690780"/>
  </wne:recipientData>
  <wne:recipientData>
    <wne:active wne:val="0"/>
    <wne:hash wne:val="1008329977"/>
  </wne:recipientData>
  <wne:recipientData>
    <wne:active wne:val="0"/>
    <wne:hash wne:val="885905859"/>
  </wne:recipientData>
  <wne:recipientData>
    <wne:active wne:val="0"/>
    <wne:hash wne:val="-1435032986"/>
  </wne:recipientData>
  <wne:recipientData>
    <wne:active wne:val="0"/>
    <wne:hash wne:val="1809065177"/>
  </wne:recipientData>
  <wne:recipientData>
    <wne:active wne:val="0"/>
    <wne:hash wne:val="1350492082"/>
  </wne:recipientData>
  <wne:recipientData>
    <wne:active wne:val="0"/>
    <wne:hash wne:val="-919324391"/>
  </wne:recipientData>
  <wne:recipientData>
    <wne:active wne:val="1"/>
    <wne:hash wne:val="-456205494"/>
  </wne:recipientData>
  <wne:recipientData>
    <wne:active wne:val="0"/>
    <wne:hash wne:val="-736592769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proofState w:spelling="clean" w:grammar="clean"/>
  <w:attachedTemplate r:id="rId1"/>
  <w:mailMerge>
    <w:mainDocumentType w:val="envelopes"/>
    <w:linkToQuery/>
    <w:dataType w:val="native"/>
    <w:connectString w:val="Provider=Microsoft.ACE.OLEDB.12.0;User ID=Admin;Data Source=P:\JOHN\JBN\Rotary\Ethics 2012\Sponsor List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Office Address List` "/>
    <w:dataSource r:id="rId2"/>
    <w:viewMergedData/>
    <w:activeRecord w:val="9"/>
    <w:odso>
      <w:udl w:val="Provider=Microsoft.ACE.OLEDB.12.0;User ID=Admin;Data Source=P:\JOHN\JBN\Rotary\Ethics 2012\Sponsor List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Office Address List"/>
      <w:src r:id="rId3"/>
      <w:colDelim w:val="9"/>
      <w:type w:val="addressBook"/>
      <w:fHdr/>
      <w:fieldMapData>
        <w:column w:val="0"/>
        <w:lid w:val="en-US"/>
      </w:fieldMapData>
      <w:fieldMapData>
        <w:type w:val="dbColumn"/>
        <w:name w:val="Title"/>
        <w:mappedName w:val="Courtesy Title"/>
        <w:column w:val="0"/>
        <w:lid w:val="en-US"/>
      </w:fieldMapData>
      <w:fieldMapData>
        <w:type w:val="dbColumn"/>
        <w:name w:val="First Name"/>
        <w:mappedName w:val="First Name"/>
        <w:column w:val="1"/>
        <w:lid w:val="en-US"/>
      </w:fieldMapData>
      <w:fieldMapData>
        <w:column w:val="0"/>
        <w:lid w:val="en-US"/>
      </w:fieldMapData>
      <w:fieldMapData>
        <w:type w:val="dbColumn"/>
        <w:name w:val="Last Name"/>
        <w:mappedName w:val="Last Name"/>
        <w:column w:val="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Company Name"/>
        <w:mappedName w:val="Company"/>
        <w:column w:val="3"/>
        <w:lid w:val="en-US"/>
      </w:fieldMapData>
      <w:fieldMapData>
        <w:type w:val="dbColumn"/>
        <w:name w:val="Address Line 1"/>
        <w:mappedName w:val="Address 1"/>
        <w:column w:val="4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5"/>
        <w:lid w:val="en-US"/>
      </w:fieldMapData>
      <w:fieldMapData>
        <w:type w:val="dbColumn"/>
        <w:name w:val="State"/>
        <w:mappedName w:val="State"/>
        <w:column w:val="6"/>
        <w:lid w:val="en-US"/>
      </w:fieldMapData>
      <w:fieldMapData>
        <w:type w:val="dbColumn"/>
        <w:name w:val="ZIP Code"/>
        <w:mappedName w:val="Postal Code"/>
        <w:column w:val="7"/>
        <w:lid w:val="en-US"/>
      </w:fieldMapData>
      <w:fieldMapData>
        <w:column w:val="0"/>
        <w:lid w:val="en-US"/>
      </w:fieldMapData>
      <w:fieldMapData>
        <w:type w:val="dbColumn"/>
        <w:name w:val="Work Phone"/>
        <w:mappedName w:val="Business Phone"/>
        <w:column w:val="9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-mail Address"/>
        <w:mappedName w:val="E-mail Address"/>
        <w:column w:val="1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4"/>
    </w:odso>
  </w:mailMerge>
  <w:defaultTabStop w:val="720"/>
  <w:characterSpacingControl w:val="doNotCompress"/>
  <w:compat/>
  <w:rsids>
    <w:rsidRoot w:val="009F7494"/>
    <w:rsid w:val="000846FD"/>
    <w:rsid w:val="00091AC1"/>
    <w:rsid w:val="000A14B6"/>
    <w:rsid w:val="000B7371"/>
    <w:rsid w:val="00110142"/>
    <w:rsid w:val="001130C5"/>
    <w:rsid w:val="00123706"/>
    <w:rsid w:val="0018263C"/>
    <w:rsid w:val="001A7318"/>
    <w:rsid w:val="001B4E24"/>
    <w:rsid w:val="001E426F"/>
    <w:rsid w:val="001F41EA"/>
    <w:rsid w:val="00262E9A"/>
    <w:rsid w:val="00285C40"/>
    <w:rsid w:val="00285F11"/>
    <w:rsid w:val="0035091F"/>
    <w:rsid w:val="003F43FB"/>
    <w:rsid w:val="00497C01"/>
    <w:rsid w:val="00591E6C"/>
    <w:rsid w:val="005D404E"/>
    <w:rsid w:val="005D6823"/>
    <w:rsid w:val="006A051A"/>
    <w:rsid w:val="00736AED"/>
    <w:rsid w:val="007451D4"/>
    <w:rsid w:val="00782E7A"/>
    <w:rsid w:val="008C0EFD"/>
    <w:rsid w:val="008F11F3"/>
    <w:rsid w:val="009F7494"/>
    <w:rsid w:val="00A328CD"/>
    <w:rsid w:val="00B36ED5"/>
    <w:rsid w:val="00B73F83"/>
    <w:rsid w:val="00C70BF3"/>
    <w:rsid w:val="00C7710A"/>
    <w:rsid w:val="00D167E8"/>
    <w:rsid w:val="00E3691D"/>
    <w:rsid w:val="00E464B5"/>
    <w:rsid w:val="00E82082"/>
    <w:rsid w:val="00EE3623"/>
    <w:rsid w:val="00F70654"/>
    <w:rsid w:val="00FE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ajorBidi"/>
        <w:color w:val="333333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8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0B737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</w:rPr>
  </w:style>
  <w:style w:type="paragraph" w:styleId="EnvelopeReturn">
    <w:name w:val="envelope return"/>
    <w:basedOn w:val="Normal"/>
    <w:uiPriority w:val="99"/>
    <w:unhideWhenUsed/>
    <w:rsid w:val="000B7371"/>
    <w:rPr>
      <w:rFonts w:asciiTheme="majorHAnsi" w:eastAsiaTheme="majorEastAsia" w:hAnsiTheme="maj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P:\JOHN\JBN\Rotary\Ethics%202012\Sponsor%20List.mdb" TargetMode="External"/><Relationship Id="rId2" Type="http://schemas.openxmlformats.org/officeDocument/2006/relationships/mailMergeSource" Target="file:///P:\JOHN\JBN\Rotary\Ethics%202012\Sponsor%20List.mdb" TargetMode="External"/><Relationship Id="rId1" Type="http://schemas.openxmlformats.org/officeDocument/2006/relationships/attachedTemplate" Target="file:///C:\Documents%20and%20Settings\john\Application%20Data\Microsoft\Templates\Mail%20Merge%20envelope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Mail Merge envelope.dotx</Template>
  <TotalTime>16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6</cp:revision>
  <cp:lastPrinted>2012-02-16T00:30:00Z</cp:lastPrinted>
  <dcterms:created xsi:type="dcterms:W3CDTF">2012-02-13T23:31:00Z</dcterms:created>
  <dcterms:modified xsi:type="dcterms:W3CDTF">2012-02-16T00:30:00Z</dcterms:modified>
</cp:coreProperties>
</file>