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:rsidR="008579D5" w:rsidRDefault="0087249F" w:rsidP="008579D5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872DD5">
        <w:rPr>
          <w:b/>
          <w:color w:val="000000" w:themeColor="text1"/>
          <w:sz w:val="28"/>
          <w:szCs w:val="28"/>
        </w:rPr>
        <w:t>MINUTES</w:t>
      </w:r>
    </w:p>
    <w:p w:rsidR="007B179B" w:rsidRDefault="008700F9" w:rsidP="008579D5">
      <w:pPr>
        <w:jc w:val="center"/>
        <w:rPr>
          <w:color w:val="000000" w:themeColor="text1"/>
        </w:rPr>
      </w:pPr>
      <w:r>
        <w:rPr>
          <w:color w:val="000000" w:themeColor="text1"/>
        </w:rPr>
        <w:t>August 15</w:t>
      </w:r>
      <w:r w:rsidRPr="008700F9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2018</w:t>
      </w:r>
    </w:p>
    <w:p w:rsidR="008579D5" w:rsidRDefault="008579D5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11:00 AM</w:t>
      </w:r>
    </w:p>
    <w:p w:rsidR="00D12F12" w:rsidRPr="00F20833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</w:t>
      </w:r>
      <w:r w:rsidR="002A0007">
        <w:rPr>
          <w:color w:val="000000" w:themeColor="text1"/>
        </w:rPr>
        <w:t>,</w:t>
      </w:r>
      <w:r>
        <w:rPr>
          <w:color w:val="000000" w:themeColor="text1"/>
        </w:rPr>
        <w:t xml:space="preserve"> Lake Pavilion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787E17" w:rsidRDefault="0096139E" w:rsidP="00994FFC">
      <w:pPr>
        <w:pStyle w:val="Heading2"/>
        <w:rPr>
          <w:i w:val="0"/>
          <w:color w:val="000000" w:themeColor="text1"/>
          <w:sz w:val="18"/>
        </w:rPr>
      </w:pPr>
      <w:r w:rsidRPr="00787E17">
        <w:rPr>
          <w:i w:val="0"/>
          <w:color w:val="000000" w:themeColor="text1"/>
          <w:sz w:val="18"/>
        </w:rPr>
        <w:t>Don Idler</w:t>
      </w:r>
      <w:r w:rsidR="007B179B" w:rsidRPr="00787E17">
        <w:rPr>
          <w:i w:val="0"/>
          <w:color w:val="000000" w:themeColor="text1"/>
          <w:sz w:val="18"/>
        </w:rPr>
        <w:t>, President</w:t>
      </w:r>
      <w:r w:rsidR="007B179B" w:rsidRPr="00787E17">
        <w:rPr>
          <w:i w:val="0"/>
          <w:color w:val="000000" w:themeColor="text1"/>
          <w:sz w:val="18"/>
        </w:rPr>
        <w:tab/>
      </w:r>
      <w:r w:rsidR="00787E17" w:rsidRPr="00787E17">
        <w:rPr>
          <w:i w:val="0"/>
          <w:color w:val="000000" w:themeColor="text1"/>
          <w:sz w:val="18"/>
        </w:rPr>
        <w:t xml:space="preserve"> </w:t>
      </w:r>
      <w:r w:rsidR="006321C5" w:rsidRPr="00787E17">
        <w:rPr>
          <w:i w:val="0"/>
          <w:color w:val="000000" w:themeColor="text1"/>
          <w:sz w:val="18"/>
        </w:rPr>
        <w:t xml:space="preserve"> </w:t>
      </w:r>
      <w:r w:rsidR="00787E17" w:rsidRPr="00787E17">
        <w:rPr>
          <w:i w:val="0"/>
          <w:color w:val="000000" w:themeColor="text1"/>
          <w:sz w:val="18"/>
        </w:rPr>
        <w:t xml:space="preserve">   </w:t>
      </w:r>
      <w:r w:rsidR="005E51AB">
        <w:rPr>
          <w:i w:val="0"/>
          <w:color w:val="000000" w:themeColor="text1"/>
          <w:sz w:val="18"/>
        </w:rPr>
        <w:t xml:space="preserve">          </w:t>
      </w:r>
      <w:r w:rsidRPr="00787E17">
        <w:rPr>
          <w:i w:val="0"/>
          <w:color w:val="000000" w:themeColor="text1"/>
          <w:sz w:val="18"/>
        </w:rPr>
        <w:t>Dutch Nichols</w:t>
      </w:r>
      <w:r w:rsidR="006603B4" w:rsidRPr="00787E17">
        <w:rPr>
          <w:i w:val="0"/>
          <w:color w:val="000000" w:themeColor="text1"/>
          <w:sz w:val="18"/>
        </w:rPr>
        <w:t>,</w:t>
      </w:r>
      <w:r w:rsidR="007B179B" w:rsidRPr="00787E17">
        <w:rPr>
          <w:i w:val="0"/>
          <w:color w:val="000000" w:themeColor="text1"/>
          <w:sz w:val="18"/>
        </w:rPr>
        <w:t xml:space="preserve"> Club Service</w:t>
      </w:r>
    </w:p>
    <w:p w:rsidR="007B179B" w:rsidRPr="00787E17" w:rsidRDefault="00454C82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Drew Lewis</w:t>
      </w:r>
      <w:r w:rsidR="007B179B" w:rsidRPr="00787E17">
        <w:rPr>
          <w:b/>
          <w:color w:val="000000" w:themeColor="text1"/>
          <w:sz w:val="18"/>
        </w:rPr>
        <w:t>, Secretary</w:t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5E51AB">
        <w:rPr>
          <w:b/>
          <w:color w:val="000000" w:themeColor="text1"/>
          <w:sz w:val="18"/>
        </w:rPr>
        <w:tab/>
      </w:r>
      <w:r w:rsidR="0096139E" w:rsidRPr="00787E17">
        <w:rPr>
          <w:b/>
          <w:color w:val="000000" w:themeColor="text1"/>
          <w:sz w:val="18"/>
        </w:rPr>
        <w:t>John Neil</w:t>
      </w:r>
      <w:r w:rsidR="007B179B" w:rsidRPr="00787E17">
        <w:rPr>
          <w:b/>
          <w:color w:val="000000" w:themeColor="text1"/>
          <w:sz w:val="18"/>
        </w:rPr>
        <w:t>, Community Service</w:t>
      </w:r>
    </w:p>
    <w:p w:rsidR="007B179B" w:rsidRPr="00787E17" w:rsidRDefault="00744129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Robert Borish,</w:t>
      </w:r>
      <w:r w:rsidR="0096139E" w:rsidRPr="00787E17">
        <w:rPr>
          <w:b/>
          <w:color w:val="000000" w:themeColor="text1"/>
          <w:sz w:val="18"/>
        </w:rPr>
        <w:t xml:space="preserve"> Trea</w:t>
      </w:r>
      <w:r w:rsidR="00FD2FBB" w:rsidRPr="00787E17">
        <w:rPr>
          <w:b/>
          <w:color w:val="000000" w:themeColor="text1"/>
          <w:sz w:val="18"/>
        </w:rPr>
        <w:t>surer</w:t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  <w:t xml:space="preserve">             </w:t>
      </w:r>
      <w:r w:rsidR="00787E17" w:rsidRPr="00787E17">
        <w:rPr>
          <w:b/>
          <w:color w:val="000000" w:themeColor="text1"/>
          <w:sz w:val="18"/>
        </w:rPr>
        <w:tab/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Loretta Butts</w:t>
      </w:r>
      <w:r w:rsidR="007B179B" w:rsidRPr="00787E17">
        <w:rPr>
          <w:b/>
          <w:color w:val="000000" w:themeColor="text1"/>
          <w:sz w:val="18"/>
        </w:rPr>
        <w:t>, International Service</w:t>
      </w:r>
      <w:r w:rsidR="005E51AB">
        <w:rPr>
          <w:b/>
          <w:color w:val="000000" w:themeColor="text1"/>
          <w:sz w:val="18"/>
        </w:rPr>
        <w:t xml:space="preserve"> (Absent)</w:t>
      </w:r>
    </w:p>
    <w:p w:rsidR="00787E17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Steve Hodgson</w:t>
      </w:r>
      <w:r w:rsidR="007B179B" w:rsidRPr="00787E17">
        <w:rPr>
          <w:b/>
          <w:color w:val="000000" w:themeColor="text1"/>
          <w:sz w:val="18"/>
        </w:rPr>
        <w:t>, President Elect</w:t>
      </w:r>
      <w:r w:rsidR="008700F9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Sabrina Harper</w:t>
      </w:r>
      <w:r w:rsidR="00FD2FBB" w:rsidRPr="00787E17">
        <w:rPr>
          <w:b/>
          <w:color w:val="000000" w:themeColor="text1"/>
          <w:sz w:val="18"/>
        </w:rPr>
        <w:t>,</w:t>
      </w:r>
      <w:r w:rsidRPr="00787E17">
        <w:rPr>
          <w:b/>
          <w:color w:val="000000" w:themeColor="text1"/>
          <w:sz w:val="18"/>
        </w:rPr>
        <w:t xml:space="preserve"> </w:t>
      </w:r>
      <w:r w:rsidR="007B179B" w:rsidRPr="00787E17">
        <w:rPr>
          <w:b/>
          <w:color w:val="000000" w:themeColor="text1"/>
          <w:sz w:val="18"/>
        </w:rPr>
        <w:t>Youth Service</w:t>
      </w:r>
      <w:r w:rsidR="005E51AB">
        <w:rPr>
          <w:b/>
          <w:color w:val="000000" w:themeColor="text1"/>
          <w:sz w:val="18"/>
        </w:rPr>
        <w:t xml:space="preserve"> (Absent)</w:t>
      </w:r>
      <w:r w:rsidRPr="00787E17">
        <w:rPr>
          <w:b/>
          <w:color w:val="000000" w:themeColor="text1"/>
          <w:sz w:val="18"/>
        </w:rPr>
        <w:t xml:space="preserve">     </w:t>
      </w:r>
      <w:r w:rsidR="007B179B" w:rsidRPr="00787E17">
        <w:rPr>
          <w:b/>
          <w:color w:val="000000" w:themeColor="text1"/>
          <w:sz w:val="18"/>
        </w:rPr>
        <w:t xml:space="preserve"> </w:t>
      </w:r>
      <w:r w:rsidR="00FD2FBB" w:rsidRPr="00787E17">
        <w:rPr>
          <w:b/>
          <w:color w:val="000000" w:themeColor="text1"/>
          <w:sz w:val="18"/>
        </w:rPr>
        <w:t xml:space="preserve">               </w:t>
      </w:r>
    </w:p>
    <w:p w:rsidR="006603B4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 xml:space="preserve">Charles </w:t>
      </w:r>
      <w:proofErr w:type="spellStart"/>
      <w:r w:rsidRPr="00787E17">
        <w:rPr>
          <w:b/>
          <w:color w:val="000000" w:themeColor="text1"/>
          <w:sz w:val="18"/>
        </w:rPr>
        <w:t>Bourbeau</w:t>
      </w:r>
      <w:proofErr w:type="spellEnd"/>
      <w:r w:rsidRPr="00787E17">
        <w:rPr>
          <w:b/>
          <w:color w:val="000000" w:themeColor="text1"/>
          <w:sz w:val="18"/>
        </w:rPr>
        <w:t xml:space="preserve">, </w:t>
      </w:r>
      <w:r w:rsidR="007B179B" w:rsidRPr="00787E17">
        <w:rPr>
          <w:b/>
          <w:color w:val="000000" w:themeColor="text1"/>
          <w:sz w:val="18"/>
        </w:rPr>
        <w:t>Past Pr</w:t>
      </w:r>
      <w:r w:rsidR="00FD2FBB" w:rsidRPr="00787E17">
        <w:rPr>
          <w:b/>
          <w:color w:val="000000" w:themeColor="text1"/>
          <w:sz w:val="18"/>
        </w:rPr>
        <w:t>esident</w:t>
      </w:r>
      <w:r w:rsidR="00FD2FB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  <w:t xml:space="preserve">     </w:t>
      </w:r>
      <w:r w:rsidR="005E51AB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>Rich Johnson, Vocational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872DD5" w:rsidRPr="00787E17" w:rsidRDefault="007B179B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Ken Weathers, Executive Secretary</w:t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8700F9">
        <w:rPr>
          <w:b/>
          <w:color w:val="000000" w:themeColor="text1"/>
          <w:sz w:val="18"/>
        </w:rPr>
        <w:tab/>
      </w:r>
      <w:r w:rsidR="008700F9">
        <w:rPr>
          <w:b/>
          <w:color w:val="000000" w:themeColor="text1"/>
          <w:sz w:val="18"/>
        </w:rPr>
        <w:tab/>
      </w:r>
      <w:r w:rsidR="005E51AB">
        <w:rPr>
          <w:b/>
          <w:color w:val="000000" w:themeColor="text1"/>
          <w:sz w:val="18"/>
        </w:rPr>
        <w:tab/>
      </w:r>
      <w:r w:rsidR="00744129" w:rsidRPr="00787E17">
        <w:rPr>
          <w:b/>
          <w:color w:val="000000" w:themeColor="text1"/>
          <w:sz w:val="18"/>
        </w:rPr>
        <w:t>Davina Bergin</w:t>
      </w:r>
      <w:r w:rsidR="008579D5" w:rsidRPr="00787E17">
        <w:rPr>
          <w:b/>
          <w:color w:val="000000" w:themeColor="text1"/>
          <w:sz w:val="18"/>
        </w:rPr>
        <w:t>, Rotary Foundation</w:t>
      </w:r>
    </w:p>
    <w:p w:rsidR="008700F9" w:rsidRDefault="008700F9" w:rsidP="006321C5">
      <w:pPr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 xml:space="preserve">Jackie </w:t>
      </w:r>
      <w:proofErr w:type="spellStart"/>
      <w:r>
        <w:rPr>
          <w:b/>
          <w:color w:val="000000" w:themeColor="text1"/>
          <w:sz w:val="18"/>
        </w:rPr>
        <w:t>Lerno</w:t>
      </w:r>
      <w:proofErr w:type="spellEnd"/>
      <w:r>
        <w:rPr>
          <w:b/>
          <w:color w:val="000000" w:themeColor="text1"/>
          <w:sz w:val="18"/>
        </w:rPr>
        <w:t>, Membership</w:t>
      </w:r>
      <w:r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</w:r>
      <w:r w:rsidR="005E51AB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>Joel Clay, Membership</w:t>
      </w:r>
    </w:p>
    <w:p w:rsidR="005E51AB" w:rsidRDefault="00872DD5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Ted Jacobson</w:t>
      </w:r>
      <w:r w:rsidR="00787E17" w:rsidRPr="00787E17">
        <w:rPr>
          <w:b/>
          <w:color w:val="000000" w:themeColor="text1"/>
          <w:sz w:val="18"/>
        </w:rPr>
        <w:t>,</w:t>
      </w:r>
      <w:r w:rsidRPr="00787E17">
        <w:rPr>
          <w:b/>
          <w:color w:val="000000" w:themeColor="text1"/>
          <w:sz w:val="18"/>
        </w:rPr>
        <w:t xml:space="preserve"> Programs Chair (</w:t>
      </w:r>
      <w:r w:rsidR="00787E17" w:rsidRPr="00787E17">
        <w:rPr>
          <w:b/>
          <w:color w:val="000000" w:themeColor="text1"/>
          <w:sz w:val="18"/>
        </w:rPr>
        <w:t>Absent) (</w:t>
      </w:r>
      <w:r w:rsidRPr="00787E17">
        <w:rPr>
          <w:b/>
          <w:color w:val="000000" w:themeColor="text1"/>
          <w:sz w:val="18"/>
        </w:rPr>
        <w:t>Non Board</w:t>
      </w:r>
      <w:r w:rsidR="00787E17" w:rsidRPr="00787E17">
        <w:rPr>
          <w:b/>
          <w:color w:val="000000" w:themeColor="text1"/>
          <w:sz w:val="18"/>
        </w:rPr>
        <w:t>)</w:t>
      </w:r>
      <w:r w:rsidR="005E51AB">
        <w:rPr>
          <w:b/>
          <w:color w:val="000000" w:themeColor="text1"/>
          <w:sz w:val="18"/>
        </w:rPr>
        <w:tab/>
      </w:r>
      <w:r w:rsidR="005E51AB" w:rsidRPr="00787E17">
        <w:rPr>
          <w:b/>
          <w:color w:val="000000" w:themeColor="text1"/>
          <w:sz w:val="18"/>
        </w:rPr>
        <w:t xml:space="preserve">Tom </w:t>
      </w:r>
      <w:proofErr w:type="spellStart"/>
      <w:r w:rsidR="005E51AB" w:rsidRPr="00787E17">
        <w:rPr>
          <w:b/>
          <w:color w:val="000000" w:themeColor="text1"/>
          <w:sz w:val="18"/>
        </w:rPr>
        <w:t>Zirk</w:t>
      </w:r>
      <w:proofErr w:type="spellEnd"/>
      <w:r w:rsidR="005E51AB" w:rsidRPr="00787E17">
        <w:rPr>
          <w:b/>
          <w:color w:val="000000" w:themeColor="text1"/>
          <w:sz w:val="18"/>
        </w:rPr>
        <w:t>, Website &amp; Publicity (Non Board</w:t>
      </w:r>
      <w:r w:rsidR="005E51AB" w:rsidRPr="00787E17">
        <w:rPr>
          <w:b/>
          <w:i/>
          <w:color w:val="000000" w:themeColor="text1"/>
          <w:sz w:val="18"/>
        </w:rPr>
        <w:t>)</w:t>
      </w:r>
      <w:r w:rsidR="005E51AB" w:rsidRPr="00787E17">
        <w:rPr>
          <w:b/>
          <w:i/>
          <w:color w:val="000000" w:themeColor="text1"/>
          <w:sz w:val="18"/>
        </w:rPr>
        <w:tab/>
      </w:r>
    </w:p>
    <w:p w:rsidR="00FD2FBB" w:rsidRPr="008700F9" w:rsidRDefault="00787E17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J</w:t>
      </w:r>
      <w:r w:rsidR="00872DD5" w:rsidRPr="00787E17">
        <w:rPr>
          <w:b/>
          <w:color w:val="000000" w:themeColor="text1"/>
          <w:sz w:val="18"/>
        </w:rPr>
        <w:t xml:space="preserve">ohn Donovan, Scholarships (Absent) (Non </w:t>
      </w:r>
      <w:r w:rsidR="00C0763A" w:rsidRPr="00787E17">
        <w:rPr>
          <w:b/>
          <w:color w:val="000000" w:themeColor="text1"/>
          <w:sz w:val="18"/>
        </w:rPr>
        <w:t>Board</w:t>
      </w:r>
      <w:r w:rsidR="00872DD5" w:rsidRPr="00787E17">
        <w:rPr>
          <w:b/>
          <w:color w:val="000000" w:themeColor="text1"/>
          <w:sz w:val="18"/>
        </w:rPr>
        <w:t>)</w:t>
      </w:r>
      <w:r w:rsidRPr="00787E17">
        <w:rPr>
          <w:b/>
          <w:color w:val="000000" w:themeColor="text1"/>
          <w:sz w:val="18"/>
        </w:rPr>
        <w:t xml:space="preserve">     </w:t>
      </w:r>
      <w:r w:rsidR="005E51AB">
        <w:rPr>
          <w:b/>
          <w:color w:val="000000" w:themeColor="text1"/>
          <w:sz w:val="18"/>
        </w:rPr>
        <w:tab/>
      </w:r>
    </w:p>
    <w:p w:rsidR="00787E17" w:rsidRPr="00787E17" w:rsidRDefault="00787E17" w:rsidP="006321C5">
      <w:pPr>
        <w:rPr>
          <w:b/>
          <w:i/>
          <w:color w:val="000000" w:themeColor="text1"/>
          <w:sz w:val="18"/>
        </w:rPr>
      </w:pPr>
      <w:r w:rsidRPr="00787E17">
        <w:rPr>
          <w:b/>
          <w:i/>
          <w:color w:val="000000" w:themeColor="text1"/>
          <w:sz w:val="18"/>
        </w:rPr>
        <w:tab/>
      </w:r>
    </w:p>
    <w:p w:rsidR="0087249F" w:rsidRPr="00F20833" w:rsidRDefault="0087249F" w:rsidP="00FD2FBB">
      <w:pPr>
        <w:pStyle w:val="Heading1"/>
      </w:pPr>
    </w:p>
    <w:p w:rsidR="00FD2FBB" w:rsidRDefault="00FD2FBB" w:rsidP="00FD2FBB">
      <w:pPr>
        <w:pStyle w:val="ListParagraph"/>
        <w:rPr>
          <w:color w:val="000000" w:themeColor="text1"/>
        </w:rPr>
      </w:pPr>
    </w:p>
    <w:p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Idler</w:t>
      </w:r>
      <w:r w:rsidRPr="00FD2FBB">
        <w:rPr>
          <w:color w:val="000000" w:themeColor="text1"/>
        </w:rPr>
        <w:t>)</w:t>
      </w:r>
      <w:r w:rsidR="00872DD5">
        <w:rPr>
          <w:color w:val="000000" w:themeColor="text1"/>
        </w:rPr>
        <w:t xml:space="preserve">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11:0</w:t>
      </w:r>
      <w:r w:rsidR="005E51AB">
        <w:rPr>
          <w:color w:val="000000" w:themeColor="text1"/>
        </w:rPr>
        <w:t>3</w:t>
      </w:r>
      <w:r>
        <w:rPr>
          <w:color w:val="000000" w:themeColor="text1"/>
        </w:rPr>
        <w:t xml:space="preserve"> AM</w:t>
      </w:r>
    </w:p>
    <w:p w:rsidR="00FD2FBB" w:rsidRPr="00FD2FBB" w:rsidRDefault="00FD2FBB" w:rsidP="00FD2FBB">
      <w:pPr>
        <w:pStyle w:val="ListParagraph"/>
        <w:rPr>
          <w:color w:val="000000" w:themeColor="text1"/>
        </w:rPr>
      </w:pPr>
    </w:p>
    <w:p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D2FBB">
        <w:rPr>
          <w:color w:val="000000" w:themeColor="text1"/>
        </w:rPr>
        <w:t>Idler</w:t>
      </w:r>
      <w:r w:rsidR="001E1288">
        <w:rPr>
          <w:color w:val="000000" w:themeColor="text1"/>
        </w:rPr>
        <w:t>)</w:t>
      </w:r>
    </w:p>
    <w:p w:rsidR="00872DD5" w:rsidRDefault="00787E17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guests were introduced</w:t>
      </w: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FD2FBB">
        <w:rPr>
          <w:color w:val="000000" w:themeColor="text1"/>
        </w:rPr>
        <w:t>Idler</w:t>
      </w:r>
      <w:r>
        <w:rPr>
          <w:color w:val="000000" w:themeColor="text1"/>
        </w:rPr>
        <w:t>)</w:t>
      </w:r>
      <w:r w:rsidR="00872DD5">
        <w:rPr>
          <w:color w:val="000000" w:themeColor="text1"/>
        </w:rPr>
        <w:tab/>
      </w:r>
    </w:p>
    <w:p w:rsidR="005E51AB" w:rsidRDefault="005E51AB" w:rsidP="005E51AB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8579D5" w:rsidRDefault="00787E17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Lewis presented the draft meeting minutes from the </w:t>
      </w:r>
      <w:r w:rsidR="005E51AB">
        <w:rPr>
          <w:color w:val="000000" w:themeColor="text1"/>
        </w:rPr>
        <w:t>July 18</w:t>
      </w:r>
      <w:r w:rsidR="005E51AB" w:rsidRPr="005E51AB">
        <w:rPr>
          <w:color w:val="000000" w:themeColor="text1"/>
          <w:vertAlign w:val="superscript"/>
        </w:rPr>
        <w:t>th</w:t>
      </w:r>
      <w:r w:rsidR="005E51AB">
        <w:rPr>
          <w:color w:val="000000" w:themeColor="text1"/>
        </w:rPr>
        <w:t>, 2018</w:t>
      </w:r>
      <w:r>
        <w:rPr>
          <w:color w:val="000000" w:themeColor="text1"/>
        </w:rPr>
        <w:t>,</w:t>
      </w:r>
      <w:r w:rsidR="005E51AB">
        <w:rPr>
          <w:color w:val="000000" w:themeColor="text1"/>
        </w:rPr>
        <w:t xml:space="preserve"> Bourbeau moved to approve, second by Borish, approved with Clay abstaining.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5E2BE7">
        <w:rPr>
          <w:color w:val="000000" w:themeColor="text1"/>
        </w:rPr>
        <w:t>Borish)</w:t>
      </w:r>
    </w:p>
    <w:p w:rsidR="0087249F" w:rsidRPr="005E51AB" w:rsidRDefault="00787E17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 w:rsidRPr="005E51AB">
        <w:rPr>
          <w:color w:val="000000" w:themeColor="text1"/>
        </w:rPr>
        <w:t xml:space="preserve">Borish presented the club’s balance statement as of </w:t>
      </w:r>
      <w:r w:rsidR="005E51AB" w:rsidRPr="005E51AB">
        <w:rPr>
          <w:color w:val="000000" w:themeColor="text1"/>
        </w:rPr>
        <w:t>August 14</w:t>
      </w:r>
      <w:r w:rsidR="005E51AB" w:rsidRPr="005E51AB">
        <w:rPr>
          <w:color w:val="000000" w:themeColor="text1"/>
          <w:vertAlign w:val="superscript"/>
        </w:rPr>
        <w:t>th</w:t>
      </w:r>
      <w:r w:rsidR="005E51AB" w:rsidRPr="005E51AB">
        <w:rPr>
          <w:color w:val="000000" w:themeColor="text1"/>
        </w:rPr>
        <w:t>, 2018</w:t>
      </w:r>
      <w:r w:rsidRPr="005E51AB">
        <w:rPr>
          <w:color w:val="000000" w:themeColor="text1"/>
        </w:rPr>
        <w:t xml:space="preserve">.  </w:t>
      </w:r>
      <w:r w:rsidR="005E51AB" w:rsidRPr="005E51AB">
        <w:rPr>
          <w:color w:val="000000" w:themeColor="text1"/>
        </w:rPr>
        <w:t xml:space="preserve">Borish advised the Board that Square was set up and synced to our bank account.  The Board is recommending </w:t>
      </w:r>
      <w:r w:rsidR="00D718BA" w:rsidRPr="005E51AB">
        <w:rPr>
          <w:color w:val="000000" w:themeColor="text1"/>
        </w:rPr>
        <w:t>using</w:t>
      </w:r>
      <w:r w:rsidR="005E51AB" w:rsidRPr="005E51AB">
        <w:rPr>
          <w:color w:val="000000" w:themeColor="text1"/>
        </w:rPr>
        <w:t xml:space="preserve"> the Square device for fundraising </w:t>
      </w:r>
      <w:r w:rsidR="00D718BA">
        <w:rPr>
          <w:color w:val="000000" w:themeColor="text1"/>
        </w:rPr>
        <w:t xml:space="preserve">projects </w:t>
      </w:r>
      <w:r w:rsidR="005E51AB" w:rsidRPr="005E51AB">
        <w:rPr>
          <w:color w:val="000000" w:themeColor="text1"/>
        </w:rPr>
        <w:t xml:space="preserve">only.  Our net profit for the Tuesday in the Park event is approximately $3,000.  The club gave $5,000 in funds to the Club Foundation for the 2017-18 year.  </w:t>
      </w:r>
      <w:r w:rsidRPr="005E51AB">
        <w:rPr>
          <w:color w:val="000000" w:themeColor="text1"/>
        </w:rPr>
        <w:t xml:space="preserve">  </w:t>
      </w:r>
    </w:p>
    <w:p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787E17" w:rsidRPr="00FD2FBB" w:rsidRDefault="005E51AB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Square CC Processing – discussed above</w:t>
      </w:r>
    </w:p>
    <w:p w:rsidR="006050CF" w:rsidRDefault="006050CF" w:rsidP="006050CF">
      <w:pPr>
        <w:ind w:left="720"/>
        <w:contextualSpacing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97272C" w:rsidRDefault="005E51AB" w:rsidP="005E51AB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Long Walk </w:t>
      </w:r>
      <w:r w:rsidR="009A1BDA">
        <w:rPr>
          <w:color w:val="000000" w:themeColor="text1"/>
        </w:rPr>
        <w:t>Home</w:t>
      </w:r>
      <w:r>
        <w:rPr>
          <w:color w:val="000000" w:themeColor="text1"/>
        </w:rPr>
        <w:t xml:space="preserve"> for ECHO</w:t>
      </w:r>
    </w:p>
    <w:p w:rsidR="009A1BDA" w:rsidRDefault="009A1BDA" w:rsidP="009A1BD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Idler has $1,000 budgeted to donate to ECHO</w:t>
      </w:r>
      <w:r w:rsidR="00D718BA">
        <w:rPr>
          <w:color w:val="000000" w:themeColor="text1"/>
        </w:rPr>
        <w:t xml:space="preserve"> for the 2018-19 Club Year</w:t>
      </w:r>
      <w:r>
        <w:rPr>
          <w:color w:val="000000" w:themeColor="text1"/>
        </w:rPr>
        <w:t>.</w:t>
      </w:r>
    </w:p>
    <w:p w:rsidR="009A1BDA" w:rsidRDefault="009A1BDA" w:rsidP="009A1BD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The Long Walk Home event was discussed, and the board is hoping to get at least 4-5 Rotarians to join in the event and hold a Rotary banner for promotion.  The fee to walk is $25.</w:t>
      </w:r>
    </w:p>
    <w:p w:rsidR="009A1BDA" w:rsidRDefault="009A1BDA" w:rsidP="009A1BDA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Cork N Cap Fundraiser</w:t>
      </w:r>
    </w:p>
    <w:p w:rsidR="009A1BDA" w:rsidRDefault="009A1BDA" w:rsidP="009A1BD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Idler has designed a flyer and is having 2,500 tickets printed with the goal of each club member selling 50 tickets.  The drawing will be Nov. 14</w:t>
      </w:r>
      <w:r w:rsidRPr="009A1BD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.  Other Rotary clubs will be participating in the drawing and for each $10 ticket they </w:t>
      </w:r>
      <w:r w:rsidR="00D718BA">
        <w:rPr>
          <w:color w:val="000000" w:themeColor="text1"/>
        </w:rPr>
        <w:t>sell;</w:t>
      </w:r>
      <w:r>
        <w:rPr>
          <w:color w:val="000000" w:themeColor="text1"/>
        </w:rPr>
        <w:t xml:space="preserve"> they get to keep $5.  </w:t>
      </w:r>
    </w:p>
    <w:p w:rsidR="00D718BA" w:rsidRDefault="00D718BA" w:rsidP="00D718B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Tom </w:t>
      </w:r>
      <w:proofErr w:type="spellStart"/>
      <w:r>
        <w:rPr>
          <w:color w:val="000000" w:themeColor="text1"/>
        </w:rPr>
        <w:t>Zirk</w:t>
      </w:r>
      <w:proofErr w:type="spellEnd"/>
      <w:r>
        <w:rPr>
          <w:color w:val="000000" w:themeColor="text1"/>
        </w:rPr>
        <w:t xml:space="preserve"> is updating website to have information on Cork N Cap</w:t>
      </w:r>
    </w:p>
    <w:p w:rsidR="00D718BA" w:rsidRDefault="00D718BA" w:rsidP="00D718BA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District Conference in Bakersfield October 5-6.  Colony Days parade October 6</w:t>
      </w:r>
      <w:r w:rsidRPr="00D718B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?</w:t>
      </w:r>
    </w:p>
    <w:p w:rsidR="00D718BA" w:rsidRDefault="00D718BA" w:rsidP="00D718B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lastRenderedPageBreak/>
        <w:t>Idler has budgeted $1,000 for District Conference, which is the same day as Colony Days.  Discussed details of conference.</w:t>
      </w:r>
      <w:bookmarkStart w:id="0" w:name="_GoBack"/>
      <w:bookmarkEnd w:id="0"/>
    </w:p>
    <w:p w:rsidR="00D718BA" w:rsidRPr="004079BF" w:rsidRDefault="00D718BA" w:rsidP="00D718BA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The Board approved $100 for car decals to use in the Colony Days Parade.  Borish is allowing the club to use his classic car for the parade.</w:t>
      </w:r>
    </w:p>
    <w:p w:rsidR="009A27CF" w:rsidRDefault="009A27CF" w:rsidP="00D5525D">
      <w:pPr>
        <w:ind w:left="1080"/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  <w:r w:rsidR="00872DD5">
        <w:rPr>
          <w:color w:val="000000" w:themeColor="text1"/>
        </w:rPr>
        <w:t xml:space="preserve"> </w:t>
      </w:r>
    </w:p>
    <w:p w:rsidR="00872DD5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Club Service (</w:t>
      </w:r>
      <w:r w:rsidR="00FD2FBB" w:rsidRPr="00872DD5">
        <w:rPr>
          <w:color w:val="000000" w:themeColor="text1"/>
        </w:rPr>
        <w:t>Nichols</w:t>
      </w:r>
      <w:r w:rsidRPr="00872DD5">
        <w:rPr>
          <w:color w:val="000000" w:themeColor="text1"/>
        </w:rPr>
        <w:t>)</w:t>
      </w:r>
    </w:p>
    <w:p w:rsidR="00872DD5" w:rsidRP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Brief discussion on catering issue for meeting with scholarship recipients.  Discussion on the August 29</w:t>
      </w:r>
      <w:r w:rsidRPr="00D718B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meeting at A-Town Park, we will have full lunch and badges for club members.  </w:t>
      </w:r>
    </w:p>
    <w:p w:rsidR="00872DD5" w:rsidRDefault="0011795A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Vocational Service</w:t>
      </w:r>
      <w:r w:rsidR="001E1288" w:rsidRPr="00872DD5">
        <w:rPr>
          <w:color w:val="000000" w:themeColor="text1"/>
        </w:rPr>
        <w:t xml:space="preserve"> (Johnson)</w:t>
      </w:r>
    </w:p>
    <w:p w:rsidR="008B7905" w:rsidRP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Johnson meeting with Paloma Creek to discuss future events.  </w:t>
      </w:r>
    </w:p>
    <w:p w:rsidR="00B5255C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Community Service (</w:t>
      </w:r>
      <w:r w:rsidR="00FD2FBB" w:rsidRPr="00872DD5">
        <w:rPr>
          <w:color w:val="000000" w:themeColor="text1"/>
        </w:rPr>
        <w:t>Neil</w:t>
      </w:r>
      <w:r w:rsidRPr="00872DD5">
        <w:rPr>
          <w:color w:val="000000" w:themeColor="text1"/>
        </w:rPr>
        <w:t>)</w:t>
      </w:r>
      <w:r w:rsidR="0011795A" w:rsidRPr="00872DD5">
        <w:rPr>
          <w:color w:val="000000" w:themeColor="text1"/>
        </w:rPr>
        <w:tab/>
      </w:r>
    </w:p>
    <w:p w:rsidR="00872DD5" w:rsidRP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Report.</w:t>
      </w:r>
    </w:p>
    <w:p w:rsidR="0011795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International Service (</w:t>
      </w:r>
      <w:r w:rsidR="00D15251" w:rsidRPr="00872DD5">
        <w:rPr>
          <w:color w:val="000000" w:themeColor="text1"/>
        </w:rPr>
        <w:t>Butts)</w:t>
      </w:r>
    </w:p>
    <w:p w:rsidR="00872DD5" w:rsidRP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Absent.</w:t>
      </w:r>
    </w:p>
    <w:p w:rsidR="008A7F7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Youth Service (</w:t>
      </w:r>
      <w:r w:rsidR="00FD2FBB" w:rsidRPr="00872DD5">
        <w:rPr>
          <w:color w:val="000000" w:themeColor="text1"/>
        </w:rPr>
        <w:t>Harper)</w:t>
      </w:r>
    </w:p>
    <w:p w:rsidR="00872DD5" w:rsidRP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Absent.</w:t>
      </w:r>
    </w:p>
    <w:p w:rsidR="00FD2FBB" w:rsidRDefault="00FD2FBB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Membership (</w:t>
      </w:r>
      <w:proofErr w:type="spellStart"/>
      <w:r w:rsidR="00D718BA">
        <w:rPr>
          <w:color w:val="000000" w:themeColor="text1"/>
        </w:rPr>
        <w:t>Lerno</w:t>
      </w:r>
      <w:proofErr w:type="spellEnd"/>
      <w:r w:rsidR="00D718BA">
        <w:rPr>
          <w:color w:val="000000" w:themeColor="text1"/>
        </w:rPr>
        <w:t xml:space="preserve"> / Clay</w:t>
      </w:r>
      <w:r w:rsidRPr="00872DD5">
        <w:rPr>
          <w:color w:val="000000" w:themeColor="text1"/>
        </w:rPr>
        <w:t>)</w:t>
      </w:r>
    </w:p>
    <w:p w:rsidR="00872DD5" w:rsidRDefault="00D718BA" w:rsidP="00872DD5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Discussion on having booth at Chamber of Commerce Expo, taking place Oct. 18</w:t>
      </w:r>
      <w:r w:rsidRPr="00D718B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.  Also discussion on the next social event which will be Wednesday Sept. 5</w:t>
      </w:r>
      <w:r w:rsidRPr="00D718B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at Chalk Mountain Golf Course.  </w:t>
      </w:r>
    </w:p>
    <w:p w:rsidR="00D718BA" w:rsidRDefault="00D718BA" w:rsidP="00D718BA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RI Foundation (Bergin)</w:t>
      </w:r>
    </w:p>
    <w:p w:rsidR="00D718BA" w:rsidRPr="00872DD5" w:rsidRDefault="00D718BA" w:rsidP="00D718BA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Bergin is designing a new brochure to use to promote Rotary membership.  </w:t>
      </w:r>
    </w:p>
    <w:p w:rsidR="00872DD5" w:rsidRDefault="00872DD5" w:rsidP="00D5525D">
      <w:pPr>
        <w:ind w:left="720"/>
        <w:contextualSpacing/>
        <w:rPr>
          <w:color w:val="000000" w:themeColor="text1"/>
        </w:rPr>
      </w:pPr>
    </w:p>
    <w:p w:rsidR="00872DD5" w:rsidRDefault="00872DD5" w:rsidP="00D15251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CLOSING COMMENTS:</w:t>
      </w:r>
    </w:p>
    <w:p w:rsidR="006321C5" w:rsidRDefault="00B12538" w:rsidP="00872DD5">
      <w:pPr>
        <w:pStyle w:val="ListParagraph"/>
        <w:numPr>
          <w:ilvl w:val="1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 xml:space="preserve">Next BOD meeting is </w:t>
      </w:r>
      <w:r w:rsidR="00D718BA">
        <w:rPr>
          <w:rFonts w:eastAsia="Calibri" w:cs="Arial"/>
          <w:szCs w:val="22"/>
        </w:rPr>
        <w:t>Sept.19</w:t>
      </w:r>
      <w:r w:rsidR="00D718BA" w:rsidRPr="00D718BA">
        <w:rPr>
          <w:rFonts w:eastAsia="Calibri" w:cs="Arial"/>
          <w:szCs w:val="22"/>
          <w:vertAlign w:val="superscript"/>
        </w:rPr>
        <w:t>th</w:t>
      </w:r>
      <w:r w:rsidR="00D718BA">
        <w:rPr>
          <w:rFonts w:eastAsia="Calibri" w:cs="Arial"/>
          <w:szCs w:val="22"/>
        </w:rPr>
        <w:t>, 2018.</w:t>
      </w:r>
      <w:r>
        <w:rPr>
          <w:rFonts w:eastAsia="Calibri" w:cs="Arial"/>
          <w:szCs w:val="22"/>
        </w:rPr>
        <w:t xml:space="preserve">  Planning to discuss Corporate and Family Memberships at some point in the future</w:t>
      </w:r>
    </w:p>
    <w:p w:rsidR="00B12538" w:rsidRDefault="00B12538" w:rsidP="00B12538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Meeting Adjourned 11:</w:t>
      </w:r>
      <w:r w:rsidR="00D718BA">
        <w:rPr>
          <w:rFonts w:eastAsia="Calibri" w:cs="Arial"/>
          <w:szCs w:val="22"/>
        </w:rPr>
        <w:t>50</w:t>
      </w:r>
      <w:r>
        <w:rPr>
          <w:rFonts w:eastAsia="Calibri" w:cs="Arial"/>
          <w:szCs w:val="22"/>
        </w:rPr>
        <w:t xml:space="preserve"> AM</w:t>
      </w:r>
    </w:p>
    <w:p w:rsidR="002A0007" w:rsidRDefault="002A0007" w:rsidP="002A0007">
      <w:pPr>
        <w:rPr>
          <w:rFonts w:eastAsia="Calibri" w:cs="Arial"/>
          <w:szCs w:val="22"/>
        </w:rPr>
      </w:pPr>
    </w:p>
    <w:p w:rsidR="002A0007" w:rsidRPr="002A0007" w:rsidRDefault="002A0007" w:rsidP="002A0007">
      <w:pPr>
        <w:rPr>
          <w:rFonts w:eastAsia="Calibri" w:cs="Arial"/>
          <w:szCs w:val="22"/>
        </w:rPr>
      </w:pPr>
    </w:p>
    <w:sectPr w:rsidR="002A0007" w:rsidRPr="002A0007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88" w:rsidRDefault="003A1588" w:rsidP="005A7565">
      <w:r>
        <w:separator/>
      </w:r>
    </w:p>
  </w:endnote>
  <w:endnote w:type="continuationSeparator" w:id="0">
    <w:p w:rsidR="003A1588" w:rsidRDefault="003A1588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88" w:rsidRDefault="003A1588" w:rsidP="005A7565">
      <w:r>
        <w:separator/>
      </w:r>
    </w:p>
  </w:footnote>
  <w:footnote w:type="continuationSeparator" w:id="0">
    <w:p w:rsidR="003A1588" w:rsidRDefault="003A1588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0DE05480" wp14:editId="72165E08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0940EF"/>
    <w:multiLevelType w:val="hybridMultilevel"/>
    <w:tmpl w:val="BB6A5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95B1C"/>
    <w:multiLevelType w:val="hybridMultilevel"/>
    <w:tmpl w:val="FED82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72AF0"/>
    <w:multiLevelType w:val="hybridMultilevel"/>
    <w:tmpl w:val="C2B2C6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10"/>
  </w:num>
  <w:num w:numId="5">
    <w:abstractNumId w:val="23"/>
  </w:num>
  <w:num w:numId="6">
    <w:abstractNumId w:val="8"/>
  </w:num>
  <w:num w:numId="7">
    <w:abstractNumId w:val="9"/>
  </w:num>
  <w:num w:numId="8">
    <w:abstractNumId w:val="4"/>
  </w:num>
  <w:num w:numId="9">
    <w:abstractNumId w:val="16"/>
  </w:num>
  <w:num w:numId="10">
    <w:abstractNumId w:val="25"/>
  </w:num>
  <w:num w:numId="11">
    <w:abstractNumId w:val="6"/>
  </w:num>
  <w:num w:numId="12">
    <w:abstractNumId w:val="27"/>
  </w:num>
  <w:num w:numId="13">
    <w:abstractNumId w:val="5"/>
  </w:num>
  <w:num w:numId="14">
    <w:abstractNumId w:val="15"/>
  </w:num>
  <w:num w:numId="15">
    <w:abstractNumId w:val="21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2"/>
  </w:num>
  <w:num w:numId="21">
    <w:abstractNumId w:val="0"/>
  </w:num>
  <w:num w:numId="22">
    <w:abstractNumId w:val="17"/>
  </w:num>
  <w:num w:numId="23">
    <w:abstractNumId w:val="26"/>
  </w:num>
  <w:num w:numId="24">
    <w:abstractNumId w:val="18"/>
  </w:num>
  <w:num w:numId="25">
    <w:abstractNumId w:val="24"/>
  </w:num>
  <w:num w:numId="26">
    <w:abstractNumId w:val="13"/>
  </w:num>
  <w:num w:numId="27">
    <w:abstractNumId w:val="1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D59AA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96A12"/>
    <w:rsid w:val="001A5060"/>
    <w:rsid w:val="001B25CA"/>
    <w:rsid w:val="001C29E5"/>
    <w:rsid w:val="001D63E6"/>
    <w:rsid w:val="001E0FD6"/>
    <w:rsid w:val="001E1288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007"/>
    <w:rsid w:val="002A0E66"/>
    <w:rsid w:val="002A1B96"/>
    <w:rsid w:val="002A45DA"/>
    <w:rsid w:val="002A6241"/>
    <w:rsid w:val="0031469B"/>
    <w:rsid w:val="0031590D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1588"/>
    <w:rsid w:val="003A6261"/>
    <w:rsid w:val="003D2340"/>
    <w:rsid w:val="003D38EC"/>
    <w:rsid w:val="003D5D2E"/>
    <w:rsid w:val="003E0912"/>
    <w:rsid w:val="003E3F5F"/>
    <w:rsid w:val="003E6820"/>
    <w:rsid w:val="00403BF4"/>
    <w:rsid w:val="004079BF"/>
    <w:rsid w:val="004118ED"/>
    <w:rsid w:val="0042688C"/>
    <w:rsid w:val="0042786B"/>
    <w:rsid w:val="00430E75"/>
    <w:rsid w:val="0044084F"/>
    <w:rsid w:val="00444D0A"/>
    <w:rsid w:val="00450221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2B57"/>
    <w:rsid w:val="00532F85"/>
    <w:rsid w:val="005338F9"/>
    <w:rsid w:val="00544A72"/>
    <w:rsid w:val="0055073A"/>
    <w:rsid w:val="005612BD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2BE7"/>
    <w:rsid w:val="005E3F58"/>
    <w:rsid w:val="005E51AB"/>
    <w:rsid w:val="00602DCF"/>
    <w:rsid w:val="006050CF"/>
    <w:rsid w:val="006051EE"/>
    <w:rsid w:val="00605767"/>
    <w:rsid w:val="00605F55"/>
    <w:rsid w:val="00612CC8"/>
    <w:rsid w:val="006233BD"/>
    <w:rsid w:val="00624BE6"/>
    <w:rsid w:val="006321C5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34EA2"/>
    <w:rsid w:val="00743C1C"/>
    <w:rsid w:val="00744129"/>
    <w:rsid w:val="0074573D"/>
    <w:rsid w:val="00751C7C"/>
    <w:rsid w:val="00765E0B"/>
    <w:rsid w:val="0076658A"/>
    <w:rsid w:val="00772A3D"/>
    <w:rsid w:val="00783525"/>
    <w:rsid w:val="00784B37"/>
    <w:rsid w:val="00787E17"/>
    <w:rsid w:val="007B179B"/>
    <w:rsid w:val="007C56F7"/>
    <w:rsid w:val="007C734D"/>
    <w:rsid w:val="007D43E9"/>
    <w:rsid w:val="007D52DA"/>
    <w:rsid w:val="007F75FE"/>
    <w:rsid w:val="007F7FBE"/>
    <w:rsid w:val="00801CB1"/>
    <w:rsid w:val="00814728"/>
    <w:rsid w:val="0081473C"/>
    <w:rsid w:val="008269CD"/>
    <w:rsid w:val="008279A2"/>
    <w:rsid w:val="00842A44"/>
    <w:rsid w:val="00844167"/>
    <w:rsid w:val="008524B4"/>
    <w:rsid w:val="00854AFB"/>
    <w:rsid w:val="008552FF"/>
    <w:rsid w:val="008579D5"/>
    <w:rsid w:val="0086084E"/>
    <w:rsid w:val="00866B66"/>
    <w:rsid w:val="00867CA4"/>
    <w:rsid w:val="008700F9"/>
    <w:rsid w:val="0087249F"/>
    <w:rsid w:val="00872DD5"/>
    <w:rsid w:val="008924C7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6139E"/>
    <w:rsid w:val="00963715"/>
    <w:rsid w:val="009647B9"/>
    <w:rsid w:val="0097272C"/>
    <w:rsid w:val="00977D0B"/>
    <w:rsid w:val="00982E64"/>
    <w:rsid w:val="0098550F"/>
    <w:rsid w:val="00987BE5"/>
    <w:rsid w:val="00994FFC"/>
    <w:rsid w:val="00996A1D"/>
    <w:rsid w:val="009A056B"/>
    <w:rsid w:val="009A1BDA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96D73"/>
    <w:rsid w:val="00AA0CA0"/>
    <w:rsid w:val="00AC5353"/>
    <w:rsid w:val="00AD24DE"/>
    <w:rsid w:val="00AD58C2"/>
    <w:rsid w:val="00AE2359"/>
    <w:rsid w:val="00AE4D68"/>
    <w:rsid w:val="00AF69C2"/>
    <w:rsid w:val="00B12538"/>
    <w:rsid w:val="00B22DE7"/>
    <w:rsid w:val="00B4599E"/>
    <w:rsid w:val="00B45FBC"/>
    <w:rsid w:val="00B5255C"/>
    <w:rsid w:val="00B703F2"/>
    <w:rsid w:val="00B742B8"/>
    <w:rsid w:val="00B765ED"/>
    <w:rsid w:val="00B77C69"/>
    <w:rsid w:val="00B808DC"/>
    <w:rsid w:val="00B8124A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A5E7B"/>
    <w:rsid w:val="00CD2113"/>
    <w:rsid w:val="00CD4DCD"/>
    <w:rsid w:val="00CE5910"/>
    <w:rsid w:val="00CF1078"/>
    <w:rsid w:val="00CF5A4F"/>
    <w:rsid w:val="00CF5E6B"/>
    <w:rsid w:val="00D078AB"/>
    <w:rsid w:val="00D12F12"/>
    <w:rsid w:val="00D15251"/>
    <w:rsid w:val="00D3434E"/>
    <w:rsid w:val="00D42DEA"/>
    <w:rsid w:val="00D4396B"/>
    <w:rsid w:val="00D464D5"/>
    <w:rsid w:val="00D5525D"/>
    <w:rsid w:val="00D5727B"/>
    <w:rsid w:val="00D606FC"/>
    <w:rsid w:val="00D65009"/>
    <w:rsid w:val="00D718BA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1590"/>
    <w:rsid w:val="00EE5C83"/>
    <w:rsid w:val="00EF40F8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310C"/>
    <w:rsid w:val="00F95BBF"/>
    <w:rsid w:val="00FB2CFE"/>
    <w:rsid w:val="00FD0290"/>
    <w:rsid w:val="00FD103A"/>
    <w:rsid w:val="00FD2FBB"/>
    <w:rsid w:val="00FD3306"/>
    <w:rsid w:val="00FD43B3"/>
    <w:rsid w:val="00FE117B"/>
    <w:rsid w:val="00FE11D9"/>
    <w:rsid w:val="00FE1402"/>
    <w:rsid w:val="00FE45CA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1C61F-C8E4-4E48-B7FF-83F91F85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9E02405D.dotm</Template>
  <TotalTime>4276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3</cp:revision>
  <cp:lastPrinted>2018-07-24T15:46:00Z</cp:lastPrinted>
  <dcterms:created xsi:type="dcterms:W3CDTF">2018-08-17T17:12:00Z</dcterms:created>
  <dcterms:modified xsi:type="dcterms:W3CDTF">2018-08-21T15:15:00Z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