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FBB" w:rsidRDefault="00FD2FBB" w:rsidP="0087249F">
      <w:pPr>
        <w:jc w:val="center"/>
        <w:rPr>
          <w:b/>
          <w:color w:val="000000" w:themeColor="text1"/>
          <w:sz w:val="28"/>
          <w:szCs w:val="28"/>
        </w:rPr>
      </w:pPr>
    </w:p>
    <w:p w:rsidR="008579D5" w:rsidRDefault="0087249F" w:rsidP="008579D5">
      <w:pPr>
        <w:jc w:val="center"/>
        <w:rPr>
          <w:b/>
          <w:color w:val="000000" w:themeColor="text1"/>
          <w:sz w:val="28"/>
          <w:szCs w:val="28"/>
        </w:rPr>
      </w:pPr>
      <w:r w:rsidRPr="0087249F">
        <w:rPr>
          <w:b/>
          <w:color w:val="000000" w:themeColor="text1"/>
          <w:sz w:val="28"/>
          <w:szCs w:val="28"/>
        </w:rPr>
        <w:t xml:space="preserve">BOARD MEETING </w:t>
      </w:r>
      <w:r w:rsidR="00872DD5">
        <w:rPr>
          <w:b/>
          <w:color w:val="000000" w:themeColor="text1"/>
          <w:sz w:val="28"/>
          <w:szCs w:val="28"/>
        </w:rPr>
        <w:t>MINUTES</w:t>
      </w:r>
    </w:p>
    <w:p w:rsidR="007B179B" w:rsidRDefault="00787E17" w:rsidP="008579D5">
      <w:pPr>
        <w:jc w:val="center"/>
        <w:rPr>
          <w:color w:val="000000" w:themeColor="text1"/>
        </w:rPr>
      </w:pPr>
      <w:r>
        <w:rPr>
          <w:color w:val="000000" w:themeColor="text1"/>
        </w:rPr>
        <w:t>July 18</w:t>
      </w:r>
      <w:r w:rsidRPr="00787E17">
        <w:rPr>
          <w:color w:val="000000" w:themeColor="text1"/>
          <w:vertAlign w:val="superscript"/>
        </w:rPr>
        <w:t>th</w:t>
      </w:r>
      <w:r>
        <w:rPr>
          <w:color w:val="000000" w:themeColor="text1"/>
        </w:rPr>
        <w:t>, 2018</w:t>
      </w:r>
    </w:p>
    <w:p w:rsidR="008579D5" w:rsidRDefault="008579D5" w:rsidP="0087249F">
      <w:pPr>
        <w:jc w:val="center"/>
        <w:rPr>
          <w:color w:val="000000" w:themeColor="text1"/>
        </w:rPr>
      </w:pPr>
      <w:r>
        <w:rPr>
          <w:color w:val="000000" w:themeColor="text1"/>
        </w:rPr>
        <w:t>11:00 AM</w:t>
      </w:r>
    </w:p>
    <w:p w:rsidR="00D12F12" w:rsidRPr="00F20833" w:rsidRDefault="00A96D73" w:rsidP="0087249F">
      <w:pPr>
        <w:jc w:val="center"/>
        <w:rPr>
          <w:color w:val="000000" w:themeColor="text1"/>
        </w:rPr>
      </w:pPr>
      <w:r>
        <w:rPr>
          <w:color w:val="000000" w:themeColor="text1"/>
        </w:rPr>
        <w:t>Ranger House</w:t>
      </w:r>
      <w:r w:rsidR="002A0007">
        <w:rPr>
          <w:color w:val="000000" w:themeColor="text1"/>
        </w:rPr>
        <w:t>,</w:t>
      </w:r>
      <w:r>
        <w:rPr>
          <w:color w:val="000000" w:themeColor="text1"/>
        </w:rPr>
        <w:t xml:space="preserve"> Lake Pavilion</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787E17" w:rsidRDefault="0096139E" w:rsidP="00994FFC">
      <w:pPr>
        <w:pStyle w:val="Heading2"/>
        <w:rPr>
          <w:i w:val="0"/>
          <w:color w:val="000000" w:themeColor="text1"/>
          <w:sz w:val="18"/>
        </w:rPr>
      </w:pPr>
      <w:r w:rsidRPr="00787E17">
        <w:rPr>
          <w:i w:val="0"/>
          <w:color w:val="000000" w:themeColor="text1"/>
          <w:sz w:val="18"/>
        </w:rPr>
        <w:t>Don Idler</w:t>
      </w:r>
      <w:r w:rsidR="007B179B" w:rsidRPr="00787E17">
        <w:rPr>
          <w:i w:val="0"/>
          <w:color w:val="000000" w:themeColor="text1"/>
          <w:sz w:val="18"/>
        </w:rPr>
        <w:t>, President</w:t>
      </w:r>
      <w:r w:rsidR="007B179B" w:rsidRPr="00787E17">
        <w:rPr>
          <w:i w:val="0"/>
          <w:color w:val="000000" w:themeColor="text1"/>
          <w:sz w:val="18"/>
        </w:rPr>
        <w:tab/>
      </w:r>
      <w:r w:rsidR="00787E17" w:rsidRPr="00787E17">
        <w:rPr>
          <w:i w:val="0"/>
          <w:color w:val="000000" w:themeColor="text1"/>
          <w:sz w:val="18"/>
        </w:rPr>
        <w:t xml:space="preserve"> </w:t>
      </w:r>
      <w:r w:rsidR="006321C5" w:rsidRPr="00787E17">
        <w:rPr>
          <w:i w:val="0"/>
          <w:color w:val="000000" w:themeColor="text1"/>
          <w:sz w:val="18"/>
        </w:rPr>
        <w:t xml:space="preserve"> </w:t>
      </w:r>
      <w:r w:rsidR="00787E17" w:rsidRPr="00787E17">
        <w:rPr>
          <w:i w:val="0"/>
          <w:color w:val="000000" w:themeColor="text1"/>
          <w:sz w:val="18"/>
        </w:rPr>
        <w:t xml:space="preserve">   </w:t>
      </w:r>
      <w:r w:rsidRPr="00787E17">
        <w:rPr>
          <w:i w:val="0"/>
          <w:color w:val="000000" w:themeColor="text1"/>
          <w:sz w:val="18"/>
        </w:rPr>
        <w:t>Dutch Nichols</w:t>
      </w:r>
      <w:r w:rsidR="006603B4" w:rsidRPr="00787E17">
        <w:rPr>
          <w:i w:val="0"/>
          <w:color w:val="000000" w:themeColor="text1"/>
          <w:sz w:val="18"/>
        </w:rPr>
        <w:t>,</w:t>
      </w:r>
      <w:r w:rsidR="007B179B" w:rsidRPr="00787E17">
        <w:rPr>
          <w:i w:val="0"/>
          <w:color w:val="000000" w:themeColor="text1"/>
          <w:sz w:val="18"/>
        </w:rPr>
        <w:t xml:space="preserve"> Club Service</w:t>
      </w:r>
    </w:p>
    <w:p w:rsidR="007B179B" w:rsidRPr="00787E17" w:rsidRDefault="00454C82" w:rsidP="007B179B">
      <w:pPr>
        <w:rPr>
          <w:b/>
          <w:color w:val="000000" w:themeColor="text1"/>
          <w:sz w:val="18"/>
        </w:rPr>
      </w:pPr>
      <w:r w:rsidRPr="00787E17">
        <w:rPr>
          <w:b/>
          <w:color w:val="000000" w:themeColor="text1"/>
          <w:sz w:val="18"/>
        </w:rPr>
        <w:t>Drew Lewis</w:t>
      </w:r>
      <w:r w:rsidR="007B179B" w:rsidRPr="00787E17">
        <w:rPr>
          <w:b/>
          <w:color w:val="000000" w:themeColor="text1"/>
          <w:sz w:val="18"/>
        </w:rPr>
        <w:t>, Secretary</w:t>
      </w:r>
      <w:r w:rsidR="007B179B" w:rsidRPr="00787E17">
        <w:rPr>
          <w:b/>
          <w:color w:val="000000" w:themeColor="text1"/>
          <w:sz w:val="18"/>
        </w:rPr>
        <w:tab/>
      </w:r>
      <w:r w:rsidR="007B179B" w:rsidRPr="00787E17">
        <w:rPr>
          <w:b/>
          <w:color w:val="000000" w:themeColor="text1"/>
          <w:sz w:val="18"/>
        </w:rPr>
        <w:tab/>
      </w:r>
      <w:r w:rsidR="007B179B" w:rsidRPr="00787E17">
        <w:rPr>
          <w:b/>
          <w:color w:val="000000" w:themeColor="text1"/>
          <w:sz w:val="18"/>
        </w:rPr>
        <w:tab/>
      </w:r>
      <w:r w:rsidR="00787E17" w:rsidRPr="00787E17">
        <w:rPr>
          <w:b/>
          <w:color w:val="000000" w:themeColor="text1"/>
          <w:sz w:val="18"/>
        </w:rPr>
        <w:tab/>
      </w:r>
      <w:r w:rsidR="008579D5" w:rsidRPr="00787E17">
        <w:rPr>
          <w:b/>
          <w:color w:val="000000" w:themeColor="text1"/>
          <w:sz w:val="18"/>
        </w:rPr>
        <w:t xml:space="preserve"> </w:t>
      </w:r>
      <w:r w:rsidR="00787E17" w:rsidRPr="00787E17">
        <w:rPr>
          <w:b/>
          <w:color w:val="000000" w:themeColor="text1"/>
          <w:sz w:val="18"/>
        </w:rPr>
        <w:t xml:space="preserve">   </w:t>
      </w:r>
      <w:r w:rsidR="006321C5" w:rsidRPr="00787E17">
        <w:rPr>
          <w:b/>
          <w:color w:val="000000" w:themeColor="text1"/>
          <w:sz w:val="18"/>
        </w:rPr>
        <w:t xml:space="preserve"> </w:t>
      </w:r>
      <w:r w:rsidR="0096139E" w:rsidRPr="00787E17">
        <w:rPr>
          <w:b/>
          <w:color w:val="000000" w:themeColor="text1"/>
          <w:sz w:val="18"/>
        </w:rPr>
        <w:t>John Neil</w:t>
      </w:r>
      <w:r w:rsidR="007B179B" w:rsidRPr="00787E17">
        <w:rPr>
          <w:b/>
          <w:color w:val="000000" w:themeColor="text1"/>
          <w:sz w:val="18"/>
        </w:rPr>
        <w:t>, Community Service</w:t>
      </w:r>
    </w:p>
    <w:p w:rsidR="007B179B" w:rsidRPr="00787E17" w:rsidRDefault="00744129" w:rsidP="007B179B">
      <w:pPr>
        <w:rPr>
          <w:b/>
          <w:color w:val="000000" w:themeColor="text1"/>
          <w:sz w:val="18"/>
        </w:rPr>
      </w:pPr>
      <w:r w:rsidRPr="00787E17">
        <w:rPr>
          <w:b/>
          <w:color w:val="000000" w:themeColor="text1"/>
          <w:sz w:val="18"/>
        </w:rPr>
        <w:t>Robert Borish,</w:t>
      </w:r>
      <w:r w:rsidR="0096139E" w:rsidRPr="00787E17">
        <w:rPr>
          <w:b/>
          <w:color w:val="000000" w:themeColor="text1"/>
          <w:sz w:val="18"/>
        </w:rPr>
        <w:t xml:space="preserve"> Trea</w:t>
      </w:r>
      <w:r w:rsidR="00FD2FBB" w:rsidRPr="00787E17">
        <w:rPr>
          <w:b/>
          <w:color w:val="000000" w:themeColor="text1"/>
          <w:sz w:val="18"/>
        </w:rPr>
        <w:t>surer</w:t>
      </w:r>
      <w:r w:rsidR="00FD2FBB" w:rsidRPr="00787E17">
        <w:rPr>
          <w:b/>
          <w:color w:val="000000" w:themeColor="text1"/>
          <w:sz w:val="18"/>
        </w:rPr>
        <w:tab/>
      </w:r>
      <w:r w:rsidR="00FD2FBB" w:rsidRPr="00787E17">
        <w:rPr>
          <w:b/>
          <w:color w:val="000000" w:themeColor="text1"/>
          <w:sz w:val="18"/>
        </w:rPr>
        <w:tab/>
      </w:r>
      <w:r w:rsidR="00FD2FBB" w:rsidRPr="00787E17">
        <w:rPr>
          <w:b/>
          <w:color w:val="000000" w:themeColor="text1"/>
          <w:sz w:val="18"/>
        </w:rPr>
        <w:tab/>
        <w:t xml:space="preserve">             </w:t>
      </w:r>
      <w:r w:rsidR="00787E17" w:rsidRPr="00787E17">
        <w:rPr>
          <w:b/>
          <w:color w:val="000000" w:themeColor="text1"/>
          <w:sz w:val="18"/>
        </w:rPr>
        <w:tab/>
      </w:r>
      <w:r w:rsidR="006321C5" w:rsidRPr="00787E17">
        <w:rPr>
          <w:b/>
          <w:color w:val="000000" w:themeColor="text1"/>
          <w:sz w:val="18"/>
        </w:rPr>
        <w:t xml:space="preserve"> </w:t>
      </w:r>
      <w:r w:rsidR="00787E17" w:rsidRPr="00787E17">
        <w:rPr>
          <w:b/>
          <w:color w:val="000000" w:themeColor="text1"/>
          <w:sz w:val="18"/>
        </w:rPr>
        <w:t xml:space="preserve">   </w:t>
      </w:r>
      <w:r w:rsidR="008579D5" w:rsidRPr="00787E17">
        <w:rPr>
          <w:b/>
          <w:color w:val="000000" w:themeColor="text1"/>
          <w:sz w:val="18"/>
        </w:rPr>
        <w:t xml:space="preserve"> </w:t>
      </w:r>
      <w:r w:rsidRPr="00787E17">
        <w:rPr>
          <w:b/>
          <w:color w:val="000000" w:themeColor="text1"/>
          <w:sz w:val="18"/>
        </w:rPr>
        <w:t>Loretta Butts</w:t>
      </w:r>
      <w:r w:rsidR="007B179B" w:rsidRPr="00787E17">
        <w:rPr>
          <w:b/>
          <w:color w:val="000000" w:themeColor="text1"/>
          <w:sz w:val="18"/>
        </w:rPr>
        <w:t>, International Service</w:t>
      </w:r>
    </w:p>
    <w:p w:rsidR="00787E17" w:rsidRPr="00787E17" w:rsidRDefault="0096139E" w:rsidP="007B179B">
      <w:pPr>
        <w:rPr>
          <w:b/>
          <w:color w:val="000000" w:themeColor="text1"/>
          <w:sz w:val="18"/>
        </w:rPr>
      </w:pPr>
      <w:r w:rsidRPr="00787E17">
        <w:rPr>
          <w:b/>
          <w:color w:val="000000" w:themeColor="text1"/>
          <w:sz w:val="18"/>
        </w:rPr>
        <w:t>Steve Hodgson</w:t>
      </w:r>
      <w:r w:rsidR="007B179B" w:rsidRPr="00787E17">
        <w:rPr>
          <w:b/>
          <w:color w:val="000000" w:themeColor="text1"/>
          <w:sz w:val="18"/>
        </w:rPr>
        <w:t>, President Elect</w:t>
      </w:r>
      <w:r w:rsidR="008579D5" w:rsidRPr="00787E17">
        <w:rPr>
          <w:b/>
          <w:color w:val="000000" w:themeColor="text1"/>
          <w:sz w:val="18"/>
        </w:rPr>
        <w:t xml:space="preserve"> (Absent)</w:t>
      </w:r>
      <w:r w:rsidR="008579D5" w:rsidRPr="00787E17">
        <w:rPr>
          <w:b/>
          <w:color w:val="000000" w:themeColor="text1"/>
          <w:sz w:val="18"/>
        </w:rPr>
        <w:tab/>
      </w:r>
      <w:r w:rsidR="008579D5" w:rsidRPr="00787E17">
        <w:rPr>
          <w:b/>
          <w:color w:val="000000" w:themeColor="text1"/>
          <w:sz w:val="18"/>
        </w:rPr>
        <w:tab/>
        <w:t xml:space="preserve"> </w:t>
      </w:r>
      <w:r w:rsidR="00787E17" w:rsidRPr="00787E17">
        <w:rPr>
          <w:b/>
          <w:color w:val="000000" w:themeColor="text1"/>
          <w:sz w:val="18"/>
        </w:rPr>
        <w:t xml:space="preserve">   </w:t>
      </w:r>
      <w:r w:rsidR="006321C5" w:rsidRPr="00787E17">
        <w:rPr>
          <w:b/>
          <w:color w:val="000000" w:themeColor="text1"/>
          <w:sz w:val="18"/>
        </w:rPr>
        <w:t xml:space="preserve"> </w:t>
      </w:r>
      <w:r w:rsidRPr="00787E17">
        <w:rPr>
          <w:b/>
          <w:color w:val="000000" w:themeColor="text1"/>
          <w:sz w:val="18"/>
        </w:rPr>
        <w:t>Sabrina Harper</w:t>
      </w:r>
      <w:r w:rsidR="00FD2FBB" w:rsidRPr="00787E17">
        <w:rPr>
          <w:b/>
          <w:color w:val="000000" w:themeColor="text1"/>
          <w:sz w:val="18"/>
        </w:rPr>
        <w:t>,</w:t>
      </w:r>
      <w:r w:rsidRPr="00787E17">
        <w:rPr>
          <w:b/>
          <w:color w:val="000000" w:themeColor="text1"/>
          <w:sz w:val="18"/>
        </w:rPr>
        <w:t xml:space="preserve"> </w:t>
      </w:r>
      <w:r w:rsidR="007B179B" w:rsidRPr="00787E17">
        <w:rPr>
          <w:b/>
          <w:color w:val="000000" w:themeColor="text1"/>
          <w:sz w:val="18"/>
        </w:rPr>
        <w:t>Youth Service</w:t>
      </w:r>
      <w:r w:rsidRPr="00787E17">
        <w:rPr>
          <w:b/>
          <w:color w:val="000000" w:themeColor="text1"/>
          <w:sz w:val="18"/>
        </w:rPr>
        <w:t xml:space="preserve">     </w:t>
      </w:r>
      <w:r w:rsidR="007B179B" w:rsidRPr="00787E17">
        <w:rPr>
          <w:b/>
          <w:color w:val="000000" w:themeColor="text1"/>
          <w:sz w:val="18"/>
        </w:rPr>
        <w:t xml:space="preserve"> </w:t>
      </w:r>
      <w:r w:rsidR="00FD2FBB" w:rsidRPr="00787E17">
        <w:rPr>
          <w:b/>
          <w:color w:val="000000" w:themeColor="text1"/>
          <w:sz w:val="18"/>
        </w:rPr>
        <w:t xml:space="preserve">               </w:t>
      </w:r>
    </w:p>
    <w:p w:rsidR="006603B4" w:rsidRPr="00787E17" w:rsidRDefault="0096139E" w:rsidP="007B179B">
      <w:pPr>
        <w:rPr>
          <w:b/>
          <w:color w:val="000000" w:themeColor="text1"/>
          <w:sz w:val="18"/>
        </w:rPr>
      </w:pPr>
      <w:r w:rsidRPr="00787E17">
        <w:rPr>
          <w:b/>
          <w:color w:val="000000" w:themeColor="text1"/>
          <w:sz w:val="18"/>
        </w:rPr>
        <w:t xml:space="preserve">Charles </w:t>
      </w:r>
      <w:proofErr w:type="spellStart"/>
      <w:r w:rsidRPr="00787E17">
        <w:rPr>
          <w:b/>
          <w:color w:val="000000" w:themeColor="text1"/>
          <w:sz w:val="18"/>
        </w:rPr>
        <w:t>Bourbeau</w:t>
      </w:r>
      <w:proofErr w:type="spellEnd"/>
      <w:r w:rsidRPr="00787E17">
        <w:rPr>
          <w:b/>
          <w:color w:val="000000" w:themeColor="text1"/>
          <w:sz w:val="18"/>
        </w:rPr>
        <w:t xml:space="preserve">, </w:t>
      </w:r>
      <w:r w:rsidR="007B179B" w:rsidRPr="00787E17">
        <w:rPr>
          <w:b/>
          <w:color w:val="000000" w:themeColor="text1"/>
          <w:sz w:val="18"/>
        </w:rPr>
        <w:t>Past Pr</w:t>
      </w:r>
      <w:r w:rsidR="00FD2FBB" w:rsidRPr="00787E17">
        <w:rPr>
          <w:b/>
          <w:color w:val="000000" w:themeColor="text1"/>
          <w:sz w:val="18"/>
        </w:rPr>
        <w:t>esident</w:t>
      </w:r>
      <w:r w:rsidR="00FD2FBB" w:rsidRPr="00787E17">
        <w:rPr>
          <w:b/>
          <w:color w:val="000000" w:themeColor="text1"/>
          <w:sz w:val="18"/>
        </w:rPr>
        <w:tab/>
      </w:r>
      <w:r w:rsidR="00787E17" w:rsidRPr="00787E17">
        <w:rPr>
          <w:b/>
          <w:color w:val="000000" w:themeColor="text1"/>
          <w:sz w:val="18"/>
        </w:rPr>
        <w:tab/>
        <w:t xml:space="preserve">     </w:t>
      </w:r>
      <w:r w:rsidR="007B179B" w:rsidRPr="00787E17">
        <w:rPr>
          <w:b/>
          <w:color w:val="000000" w:themeColor="text1"/>
          <w:sz w:val="18"/>
        </w:rPr>
        <w:t>Rich Johnson, Vocational Service</w:t>
      </w:r>
      <w:r w:rsidR="00787E17" w:rsidRPr="00787E17">
        <w:rPr>
          <w:b/>
          <w:color w:val="000000" w:themeColor="text1"/>
          <w:sz w:val="18"/>
        </w:rPr>
        <w:t xml:space="preserve"> (Absent)</w:t>
      </w:r>
    </w:p>
    <w:p w:rsidR="00872DD5" w:rsidRPr="00787E17" w:rsidRDefault="007B179B" w:rsidP="007B179B">
      <w:pPr>
        <w:rPr>
          <w:b/>
          <w:color w:val="000000" w:themeColor="text1"/>
          <w:sz w:val="18"/>
        </w:rPr>
      </w:pPr>
      <w:r w:rsidRPr="00787E17">
        <w:rPr>
          <w:b/>
          <w:color w:val="000000" w:themeColor="text1"/>
          <w:sz w:val="18"/>
        </w:rPr>
        <w:t>Ken Weathers, Executive Secretary</w:t>
      </w:r>
      <w:r w:rsidR="008579D5" w:rsidRPr="00787E17">
        <w:rPr>
          <w:b/>
          <w:color w:val="000000" w:themeColor="text1"/>
          <w:sz w:val="18"/>
        </w:rPr>
        <w:t xml:space="preserve"> (Absent)             </w:t>
      </w:r>
      <w:r w:rsidR="00787E17" w:rsidRPr="00787E17">
        <w:rPr>
          <w:b/>
          <w:color w:val="000000" w:themeColor="text1"/>
          <w:sz w:val="18"/>
        </w:rPr>
        <w:t xml:space="preserve">   </w:t>
      </w:r>
      <w:r w:rsidR="00744129" w:rsidRPr="00787E17">
        <w:rPr>
          <w:b/>
          <w:color w:val="000000" w:themeColor="text1"/>
          <w:sz w:val="18"/>
        </w:rPr>
        <w:t>Davina Bergin</w:t>
      </w:r>
      <w:r w:rsidR="008579D5" w:rsidRPr="00787E17">
        <w:rPr>
          <w:b/>
          <w:color w:val="000000" w:themeColor="text1"/>
          <w:sz w:val="18"/>
        </w:rPr>
        <w:t>, Rotary Foundation</w:t>
      </w:r>
    </w:p>
    <w:p w:rsidR="00FD2FBB" w:rsidRPr="00787E17" w:rsidRDefault="0096139E" w:rsidP="006321C5">
      <w:pPr>
        <w:rPr>
          <w:b/>
          <w:i/>
          <w:color w:val="000000" w:themeColor="text1"/>
          <w:sz w:val="18"/>
        </w:rPr>
      </w:pPr>
      <w:r w:rsidRPr="00787E17">
        <w:rPr>
          <w:b/>
          <w:color w:val="000000" w:themeColor="text1"/>
          <w:sz w:val="18"/>
        </w:rPr>
        <w:t xml:space="preserve">Anthony </w:t>
      </w:r>
      <w:r w:rsidR="00FD2FBB" w:rsidRPr="00787E17">
        <w:rPr>
          <w:b/>
          <w:color w:val="000000" w:themeColor="text1"/>
          <w:sz w:val="18"/>
        </w:rPr>
        <w:t>Rodriguez</w:t>
      </w:r>
      <w:r w:rsidR="00C0763A" w:rsidRPr="00787E17">
        <w:rPr>
          <w:b/>
          <w:color w:val="000000" w:themeColor="text1"/>
          <w:sz w:val="18"/>
        </w:rPr>
        <w:t>, Membership</w:t>
      </w:r>
      <w:r w:rsidR="00787E17" w:rsidRPr="00787E17">
        <w:rPr>
          <w:b/>
          <w:color w:val="000000" w:themeColor="text1"/>
          <w:sz w:val="18"/>
        </w:rPr>
        <w:t xml:space="preserve"> (Absent)</w:t>
      </w:r>
      <w:r w:rsidR="00787E17" w:rsidRPr="00787E17">
        <w:rPr>
          <w:b/>
          <w:color w:val="000000" w:themeColor="text1"/>
          <w:sz w:val="18"/>
        </w:rPr>
        <w:tab/>
        <w:t xml:space="preserve">     </w:t>
      </w:r>
      <w:r w:rsidR="00872DD5" w:rsidRPr="00787E17">
        <w:rPr>
          <w:b/>
          <w:color w:val="000000" w:themeColor="text1"/>
          <w:sz w:val="18"/>
        </w:rPr>
        <w:t>Ted Jacobson</w:t>
      </w:r>
      <w:r w:rsidR="00787E17" w:rsidRPr="00787E17">
        <w:rPr>
          <w:b/>
          <w:color w:val="000000" w:themeColor="text1"/>
          <w:sz w:val="18"/>
        </w:rPr>
        <w:t>,</w:t>
      </w:r>
      <w:r w:rsidR="00872DD5" w:rsidRPr="00787E17">
        <w:rPr>
          <w:b/>
          <w:color w:val="000000" w:themeColor="text1"/>
          <w:sz w:val="18"/>
        </w:rPr>
        <w:t xml:space="preserve"> Programs Chair (</w:t>
      </w:r>
      <w:r w:rsidR="00787E17" w:rsidRPr="00787E17">
        <w:rPr>
          <w:b/>
          <w:color w:val="000000" w:themeColor="text1"/>
          <w:sz w:val="18"/>
        </w:rPr>
        <w:t>Absent) (</w:t>
      </w:r>
      <w:r w:rsidR="00872DD5" w:rsidRPr="00787E17">
        <w:rPr>
          <w:b/>
          <w:color w:val="000000" w:themeColor="text1"/>
          <w:sz w:val="18"/>
        </w:rPr>
        <w:t>Non Board</w:t>
      </w:r>
      <w:r w:rsidR="00787E17" w:rsidRPr="00787E17">
        <w:rPr>
          <w:b/>
          <w:color w:val="000000" w:themeColor="text1"/>
          <w:sz w:val="18"/>
        </w:rPr>
        <w:t>) J</w:t>
      </w:r>
      <w:r w:rsidR="00872DD5" w:rsidRPr="00787E17">
        <w:rPr>
          <w:b/>
          <w:color w:val="000000" w:themeColor="text1"/>
          <w:sz w:val="18"/>
        </w:rPr>
        <w:t xml:space="preserve">ohn Donovan, Scholarships (Absent) (Non </w:t>
      </w:r>
      <w:r w:rsidR="00C0763A" w:rsidRPr="00787E17">
        <w:rPr>
          <w:b/>
          <w:color w:val="000000" w:themeColor="text1"/>
          <w:sz w:val="18"/>
        </w:rPr>
        <w:t>Board</w:t>
      </w:r>
      <w:r w:rsidR="00872DD5" w:rsidRPr="00787E17">
        <w:rPr>
          <w:b/>
          <w:color w:val="000000" w:themeColor="text1"/>
          <w:sz w:val="18"/>
        </w:rPr>
        <w:t>)</w:t>
      </w:r>
      <w:r w:rsidR="00787E17" w:rsidRPr="00787E17">
        <w:rPr>
          <w:b/>
          <w:color w:val="000000" w:themeColor="text1"/>
          <w:sz w:val="18"/>
        </w:rPr>
        <w:t xml:space="preserve">     </w:t>
      </w:r>
      <w:r w:rsidR="00787E17" w:rsidRPr="00787E17">
        <w:rPr>
          <w:b/>
          <w:color w:val="000000" w:themeColor="text1"/>
          <w:sz w:val="18"/>
        </w:rPr>
        <w:t xml:space="preserve">Tom </w:t>
      </w:r>
      <w:proofErr w:type="spellStart"/>
      <w:r w:rsidR="00787E17" w:rsidRPr="00787E17">
        <w:rPr>
          <w:b/>
          <w:color w:val="000000" w:themeColor="text1"/>
          <w:sz w:val="18"/>
        </w:rPr>
        <w:t>Zirk</w:t>
      </w:r>
      <w:proofErr w:type="spellEnd"/>
      <w:r w:rsidR="00787E17" w:rsidRPr="00787E17">
        <w:rPr>
          <w:b/>
          <w:color w:val="000000" w:themeColor="text1"/>
          <w:sz w:val="18"/>
        </w:rPr>
        <w:t>, Website &amp; Publicity (Absent) (Non Board</w:t>
      </w:r>
      <w:r w:rsidR="00787E17" w:rsidRPr="00787E17">
        <w:rPr>
          <w:b/>
          <w:i/>
          <w:color w:val="000000" w:themeColor="text1"/>
          <w:sz w:val="18"/>
        </w:rPr>
        <w:t>)</w:t>
      </w:r>
      <w:r w:rsidR="00FD2FBB" w:rsidRPr="00787E17">
        <w:rPr>
          <w:b/>
          <w:i/>
          <w:color w:val="000000" w:themeColor="text1"/>
          <w:sz w:val="18"/>
        </w:rPr>
        <w:tab/>
      </w:r>
    </w:p>
    <w:p w:rsidR="00787E17" w:rsidRPr="00787E17" w:rsidRDefault="00787E17" w:rsidP="006321C5">
      <w:pPr>
        <w:rPr>
          <w:b/>
          <w:i/>
          <w:color w:val="000000" w:themeColor="text1"/>
          <w:sz w:val="18"/>
        </w:rPr>
      </w:pPr>
      <w:r w:rsidRPr="00787E17">
        <w:rPr>
          <w:b/>
          <w:i/>
          <w:color w:val="000000" w:themeColor="text1"/>
          <w:sz w:val="18"/>
        </w:rPr>
        <w:tab/>
      </w:r>
    </w:p>
    <w:p w:rsidR="0087249F" w:rsidRPr="00F20833" w:rsidRDefault="0087249F" w:rsidP="00FD2FBB">
      <w:pPr>
        <w:pStyle w:val="Heading1"/>
      </w:pPr>
    </w:p>
    <w:p w:rsidR="00FD2FBB" w:rsidRDefault="00FD2FBB" w:rsidP="00FD2FBB">
      <w:pPr>
        <w:pStyle w:val="ListParagraph"/>
        <w:rPr>
          <w:color w:val="000000" w:themeColor="text1"/>
        </w:rPr>
      </w:pPr>
    </w:p>
    <w:p w:rsidR="00FD2FBB" w:rsidRDefault="00FD2FBB" w:rsidP="00FD2FBB">
      <w:pPr>
        <w:pStyle w:val="ListParagraph"/>
        <w:numPr>
          <w:ilvl w:val="0"/>
          <w:numId w:val="15"/>
        </w:numPr>
        <w:rPr>
          <w:color w:val="000000" w:themeColor="text1"/>
        </w:rPr>
      </w:pPr>
      <w:r w:rsidRPr="00FD2FBB">
        <w:rPr>
          <w:color w:val="000000" w:themeColor="text1"/>
        </w:rPr>
        <w:t>CALL TO ORDER AND WELCOME (</w:t>
      </w:r>
      <w:r>
        <w:rPr>
          <w:color w:val="000000" w:themeColor="text1"/>
        </w:rPr>
        <w:t>Idler</w:t>
      </w:r>
      <w:r w:rsidRPr="00FD2FBB">
        <w:rPr>
          <w:color w:val="000000" w:themeColor="text1"/>
        </w:rPr>
        <w:t>)</w:t>
      </w:r>
      <w:r w:rsidR="00872DD5">
        <w:rPr>
          <w:color w:val="000000" w:themeColor="text1"/>
        </w:rPr>
        <w:t xml:space="preserve">  </w:t>
      </w:r>
    </w:p>
    <w:p w:rsidR="00872DD5" w:rsidRDefault="00872DD5" w:rsidP="00872DD5">
      <w:pPr>
        <w:pStyle w:val="ListParagraph"/>
        <w:numPr>
          <w:ilvl w:val="1"/>
          <w:numId w:val="15"/>
        </w:numPr>
        <w:rPr>
          <w:color w:val="000000" w:themeColor="text1"/>
        </w:rPr>
      </w:pPr>
      <w:r>
        <w:rPr>
          <w:color w:val="000000" w:themeColor="text1"/>
        </w:rPr>
        <w:t>The meeting was called to order at 11:0</w:t>
      </w:r>
      <w:r w:rsidR="00787E17">
        <w:rPr>
          <w:color w:val="000000" w:themeColor="text1"/>
        </w:rPr>
        <w:t>7</w:t>
      </w:r>
      <w:r>
        <w:rPr>
          <w:color w:val="000000" w:themeColor="text1"/>
        </w:rPr>
        <w:t xml:space="preserve"> AM</w:t>
      </w:r>
    </w:p>
    <w:p w:rsidR="00FD2FBB" w:rsidRPr="00FD2FBB" w:rsidRDefault="00FD2FBB" w:rsidP="00FD2FBB">
      <w:pPr>
        <w:pStyle w:val="ListParagraph"/>
        <w:rPr>
          <w:color w:val="000000" w:themeColor="text1"/>
        </w:rPr>
      </w:pPr>
    </w:p>
    <w:p w:rsidR="008269CD" w:rsidRDefault="007B179B" w:rsidP="007B179B">
      <w:pPr>
        <w:numPr>
          <w:ilvl w:val="0"/>
          <w:numId w:val="15"/>
        </w:numPr>
        <w:rPr>
          <w:color w:val="000000" w:themeColor="text1"/>
        </w:rPr>
      </w:pPr>
      <w:r w:rsidRPr="00F20833">
        <w:rPr>
          <w:color w:val="000000" w:themeColor="text1"/>
        </w:rPr>
        <w:t>INTRODUCTION OF GUESTS</w:t>
      </w:r>
      <w:r w:rsidR="00454C82" w:rsidRPr="00F20833">
        <w:rPr>
          <w:color w:val="000000" w:themeColor="text1"/>
        </w:rPr>
        <w:t xml:space="preserve"> </w:t>
      </w:r>
      <w:r w:rsidR="001E1288">
        <w:rPr>
          <w:color w:val="000000" w:themeColor="text1"/>
        </w:rPr>
        <w:t>(</w:t>
      </w:r>
      <w:r w:rsidR="00FD2FBB">
        <w:rPr>
          <w:color w:val="000000" w:themeColor="text1"/>
        </w:rPr>
        <w:t>Idler</w:t>
      </w:r>
      <w:r w:rsidR="001E1288">
        <w:rPr>
          <w:color w:val="000000" w:themeColor="text1"/>
        </w:rPr>
        <w:t>)</w:t>
      </w:r>
    </w:p>
    <w:p w:rsidR="00872DD5" w:rsidRDefault="00787E17" w:rsidP="00872DD5">
      <w:pPr>
        <w:numPr>
          <w:ilvl w:val="1"/>
          <w:numId w:val="15"/>
        </w:numPr>
        <w:rPr>
          <w:color w:val="000000" w:themeColor="text1"/>
        </w:rPr>
      </w:pPr>
      <w:r>
        <w:rPr>
          <w:color w:val="000000" w:themeColor="text1"/>
        </w:rPr>
        <w:t>No guests were introduced</w:t>
      </w:r>
    </w:p>
    <w:p w:rsidR="0087249F" w:rsidRPr="00F20833" w:rsidRDefault="0087249F" w:rsidP="006966D4">
      <w:pPr>
        <w:ind w:left="360"/>
        <w:rPr>
          <w:color w:val="000000" w:themeColor="text1"/>
        </w:rPr>
      </w:pPr>
    </w:p>
    <w:p w:rsidR="007B179B" w:rsidRDefault="001E1288" w:rsidP="007B179B">
      <w:pPr>
        <w:numPr>
          <w:ilvl w:val="0"/>
          <w:numId w:val="15"/>
        </w:numPr>
        <w:rPr>
          <w:color w:val="000000" w:themeColor="text1"/>
        </w:rPr>
      </w:pPr>
      <w:r>
        <w:rPr>
          <w:color w:val="000000" w:themeColor="text1"/>
        </w:rPr>
        <w:t>ADDITION OF AGENDA ITEMS (</w:t>
      </w:r>
      <w:r w:rsidR="00FD2FBB">
        <w:rPr>
          <w:color w:val="000000" w:themeColor="text1"/>
        </w:rPr>
        <w:t>Idler</w:t>
      </w:r>
      <w:r>
        <w:rPr>
          <w:color w:val="000000" w:themeColor="text1"/>
        </w:rPr>
        <w:t>)</w:t>
      </w:r>
      <w:r w:rsidR="00872DD5">
        <w:rPr>
          <w:color w:val="000000" w:themeColor="text1"/>
        </w:rPr>
        <w:tab/>
      </w:r>
    </w:p>
    <w:p w:rsidR="00872DD5" w:rsidRDefault="0097272C" w:rsidP="00872DD5">
      <w:pPr>
        <w:numPr>
          <w:ilvl w:val="1"/>
          <w:numId w:val="15"/>
        </w:numPr>
        <w:rPr>
          <w:color w:val="000000" w:themeColor="text1"/>
        </w:rPr>
      </w:pPr>
      <w:r>
        <w:rPr>
          <w:color w:val="000000" w:themeColor="text1"/>
        </w:rPr>
        <w:t>New Business “d” Resignation of Member Anthony Rodriguez</w:t>
      </w:r>
    </w:p>
    <w:p w:rsidR="0087249F" w:rsidRPr="00F20833" w:rsidRDefault="0087249F" w:rsidP="008279A2">
      <w:pPr>
        <w:ind w:left="720"/>
        <w:rPr>
          <w:color w:val="000000" w:themeColor="text1"/>
        </w:rPr>
      </w:pPr>
    </w:p>
    <w:p w:rsidR="007B179B" w:rsidRDefault="001E1288" w:rsidP="007B179B">
      <w:pPr>
        <w:numPr>
          <w:ilvl w:val="0"/>
          <w:numId w:val="15"/>
        </w:numPr>
        <w:rPr>
          <w:color w:val="000000" w:themeColor="text1"/>
        </w:rPr>
      </w:pPr>
      <w:r>
        <w:rPr>
          <w:color w:val="000000" w:themeColor="text1"/>
        </w:rPr>
        <w:t>SECRETARY’S REPORT (Lewis)</w:t>
      </w:r>
    </w:p>
    <w:p w:rsidR="008579D5" w:rsidRDefault="00787E17" w:rsidP="00872DD5">
      <w:pPr>
        <w:numPr>
          <w:ilvl w:val="1"/>
          <w:numId w:val="15"/>
        </w:numPr>
        <w:rPr>
          <w:color w:val="000000" w:themeColor="text1"/>
        </w:rPr>
      </w:pPr>
      <w:r>
        <w:rPr>
          <w:color w:val="000000" w:themeColor="text1"/>
        </w:rPr>
        <w:t>Lewis presented the draft meeting minutes from the June 20</w:t>
      </w:r>
      <w:r w:rsidRPr="00787E17">
        <w:rPr>
          <w:color w:val="000000" w:themeColor="text1"/>
          <w:vertAlign w:val="superscript"/>
        </w:rPr>
        <w:t>th</w:t>
      </w:r>
      <w:r>
        <w:rPr>
          <w:color w:val="000000" w:themeColor="text1"/>
        </w:rPr>
        <w:t xml:space="preserve">, 2018 meeting, Butts moved to approve, second by Borish, approved.  </w:t>
      </w:r>
    </w:p>
    <w:p w:rsidR="00F265D0" w:rsidRDefault="00F265D0" w:rsidP="00F265D0">
      <w:pPr>
        <w:pStyle w:val="ColorfulList-Accent11"/>
        <w:ind w:left="1440"/>
        <w:rPr>
          <w:color w:val="000000" w:themeColor="text1"/>
        </w:rPr>
      </w:pPr>
    </w:p>
    <w:p w:rsidR="007B179B" w:rsidRDefault="001E1288" w:rsidP="007B179B">
      <w:pPr>
        <w:numPr>
          <w:ilvl w:val="0"/>
          <w:numId w:val="15"/>
        </w:numPr>
        <w:rPr>
          <w:color w:val="000000" w:themeColor="text1"/>
        </w:rPr>
      </w:pPr>
      <w:r>
        <w:rPr>
          <w:color w:val="000000" w:themeColor="text1"/>
        </w:rPr>
        <w:t>TREASURER’S REPORT (</w:t>
      </w:r>
      <w:r w:rsidR="005E2BE7">
        <w:rPr>
          <w:color w:val="000000" w:themeColor="text1"/>
        </w:rPr>
        <w:t>Borish)</w:t>
      </w:r>
    </w:p>
    <w:p w:rsidR="00872DD5" w:rsidRDefault="00787E17" w:rsidP="00872DD5">
      <w:pPr>
        <w:numPr>
          <w:ilvl w:val="1"/>
          <w:numId w:val="15"/>
        </w:numPr>
        <w:rPr>
          <w:color w:val="000000" w:themeColor="text1"/>
        </w:rPr>
      </w:pPr>
      <w:r>
        <w:rPr>
          <w:color w:val="000000" w:themeColor="text1"/>
        </w:rPr>
        <w:t>Borish presented the club’s balance statement as of July 16</w:t>
      </w:r>
      <w:r w:rsidRPr="00787E17">
        <w:rPr>
          <w:color w:val="000000" w:themeColor="text1"/>
          <w:vertAlign w:val="superscript"/>
        </w:rPr>
        <w:t>th</w:t>
      </w:r>
      <w:r>
        <w:rPr>
          <w:color w:val="000000" w:themeColor="text1"/>
        </w:rPr>
        <w:t xml:space="preserve">, 2018.  Borish will be doing the club billing himself via </w:t>
      </w:r>
      <w:r w:rsidR="00B12538">
        <w:rPr>
          <w:color w:val="000000" w:themeColor="text1"/>
        </w:rPr>
        <w:t>QuickBooks</w:t>
      </w:r>
      <w:r w:rsidR="00EE1590">
        <w:rPr>
          <w:color w:val="000000" w:themeColor="text1"/>
        </w:rPr>
        <w:t>d</w:t>
      </w:r>
      <w:bookmarkStart w:id="0" w:name="_GoBack"/>
      <w:bookmarkEnd w:id="0"/>
      <w:r>
        <w:rPr>
          <w:color w:val="000000" w:themeColor="text1"/>
        </w:rPr>
        <w:t xml:space="preserve"> moving forward vs. using Tidwell Bookkeeping Services.  Borish asked to be reimbursed for postage and supplies.  The club has approximately $5,600 in additional funds from Rotary Year 17-18 that will be pulled forward for the 18-19 year, which represents about ½ of the proceeds from the Crab Feed.  Borish to check and see what checks are outstanding in the old Rabobank account since that account is now closed.  There was discussion around creating a Memorandum of Understanding (MOU) between club years if the club is going to participate in a project involving District Designated Funds (DDF).</w:t>
      </w:r>
    </w:p>
    <w:p w:rsidR="0087249F" w:rsidRPr="00F20833" w:rsidRDefault="0087249F" w:rsidP="00F20833">
      <w:pPr>
        <w:ind w:left="720"/>
        <w:contextualSpacing/>
        <w:rPr>
          <w:color w:val="000000" w:themeColor="text1"/>
        </w:rPr>
      </w:pPr>
    </w:p>
    <w:p w:rsidR="005338F9" w:rsidRDefault="0011795A" w:rsidP="00A834B6">
      <w:pPr>
        <w:numPr>
          <w:ilvl w:val="0"/>
          <w:numId w:val="15"/>
        </w:numPr>
        <w:contextualSpacing/>
        <w:rPr>
          <w:color w:val="000000" w:themeColor="text1"/>
        </w:rPr>
      </w:pPr>
      <w:r w:rsidRPr="00F20833">
        <w:rPr>
          <w:color w:val="000000" w:themeColor="text1"/>
        </w:rPr>
        <w:t>OLD BUSINESS</w:t>
      </w:r>
    </w:p>
    <w:p w:rsidR="00872DD5" w:rsidRDefault="00787E17" w:rsidP="00872DD5">
      <w:pPr>
        <w:numPr>
          <w:ilvl w:val="1"/>
          <w:numId w:val="15"/>
        </w:numPr>
        <w:contextualSpacing/>
        <w:rPr>
          <w:color w:val="000000" w:themeColor="text1"/>
        </w:rPr>
      </w:pPr>
      <w:r>
        <w:rPr>
          <w:color w:val="000000" w:themeColor="text1"/>
        </w:rPr>
        <w:t>Projector</w:t>
      </w:r>
    </w:p>
    <w:p w:rsidR="00787E17" w:rsidRPr="00FD2FBB" w:rsidRDefault="00787E17" w:rsidP="00787E17">
      <w:pPr>
        <w:numPr>
          <w:ilvl w:val="2"/>
          <w:numId w:val="15"/>
        </w:numPr>
        <w:contextualSpacing/>
        <w:rPr>
          <w:color w:val="000000" w:themeColor="text1"/>
        </w:rPr>
      </w:pPr>
      <w:r>
        <w:rPr>
          <w:color w:val="000000" w:themeColor="text1"/>
        </w:rPr>
        <w:t xml:space="preserve">The Board would like to donate our old projector to Atascadero Unified School District.  Club needs to ask Tom Butler if there is a need at the District.  </w:t>
      </w:r>
    </w:p>
    <w:p w:rsidR="006050CF" w:rsidRDefault="006050CF" w:rsidP="006050CF">
      <w:pPr>
        <w:ind w:left="720"/>
        <w:contextualSpacing/>
        <w:rPr>
          <w:color w:val="000000" w:themeColor="text1"/>
        </w:rPr>
      </w:pPr>
    </w:p>
    <w:p w:rsidR="0011795A" w:rsidRDefault="0011795A" w:rsidP="0011795A">
      <w:pPr>
        <w:numPr>
          <w:ilvl w:val="0"/>
          <w:numId w:val="15"/>
        </w:numPr>
        <w:rPr>
          <w:color w:val="000000" w:themeColor="text1"/>
        </w:rPr>
      </w:pPr>
      <w:r w:rsidRPr="00F20833">
        <w:rPr>
          <w:color w:val="000000" w:themeColor="text1"/>
        </w:rPr>
        <w:t>NEW BUSINESS</w:t>
      </w:r>
    </w:p>
    <w:p w:rsidR="00872DD5" w:rsidRDefault="00787E17" w:rsidP="006321C5">
      <w:pPr>
        <w:numPr>
          <w:ilvl w:val="1"/>
          <w:numId w:val="28"/>
        </w:numPr>
        <w:rPr>
          <w:color w:val="000000" w:themeColor="text1"/>
        </w:rPr>
      </w:pPr>
      <w:r>
        <w:rPr>
          <w:color w:val="000000" w:themeColor="text1"/>
        </w:rPr>
        <w:t>New credit card processing by Square discussed by Robert.  Do we move forward?</w:t>
      </w:r>
    </w:p>
    <w:p w:rsidR="00787E17" w:rsidRPr="00F20833" w:rsidRDefault="00787E17" w:rsidP="00787E17">
      <w:pPr>
        <w:numPr>
          <w:ilvl w:val="2"/>
          <w:numId w:val="28"/>
        </w:numPr>
        <w:rPr>
          <w:color w:val="000000" w:themeColor="text1"/>
        </w:rPr>
      </w:pPr>
      <w:r>
        <w:rPr>
          <w:color w:val="000000" w:themeColor="text1"/>
        </w:rPr>
        <w:t xml:space="preserve">Borish moved to adopt the Square credit card processing system for use by the club.  Second by Butts, approved.  </w:t>
      </w:r>
      <w:r>
        <w:rPr>
          <w:color w:val="000000" w:themeColor="text1"/>
        </w:rPr>
        <w:t>The fee is 2.75% of funds processed.</w:t>
      </w:r>
    </w:p>
    <w:p w:rsidR="00787E17" w:rsidRDefault="00787E17" w:rsidP="00787E17">
      <w:pPr>
        <w:numPr>
          <w:ilvl w:val="1"/>
          <w:numId w:val="28"/>
        </w:numPr>
        <w:rPr>
          <w:color w:val="000000" w:themeColor="text1"/>
        </w:rPr>
      </w:pPr>
      <w:r>
        <w:rPr>
          <w:color w:val="000000" w:themeColor="text1"/>
        </w:rPr>
        <w:t>Cork N Cap Benefit</w:t>
      </w:r>
    </w:p>
    <w:p w:rsidR="004079BF" w:rsidRDefault="0097272C" w:rsidP="0097272C">
      <w:pPr>
        <w:numPr>
          <w:ilvl w:val="2"/>
          <w:numId w:val="28"/>
        </w:numPr>
        <w:rPr>
          <w:color w:val="000000" w:themeColor="text1"/>
        </w:rPr>
      </w:pPr>
      <w:r>
        <w:rPr>
          <w:color w:val="000000" w:themeColor="text1"/>
        </w:rPr>
        <w:t>Drawing will be November 14</w:t>
      </w:r>
      <w:r w:rsidRPr="0097272C">
        <w:rPr>
          <w:color w:val="000000" w:themeColor="text1"/>
          <w:vertAlign w:val="superscript"/>
        </w:rPr>
        <w:t>th</w:t>
      </w:r>
      <w:r>
        <w:rPr>
          <w:color w:val="000000" w:themeColor="text1"/>
        </w:rPr>
        <w:t xml:space="preserve">.  Ted Jacobson has volunteered to track ticket sales.  The goal is to generate at least $10,000 of revenue.  </w:t>
      </w:r>
    </w:p>
    <w:p w:rsidR="0097272C" w:rsidRDefault="0097272C" w:rsidP="0097272C">
      <w:pPr>
        <w:numPr>
          <w:ilvl w:val="1"/>
          <w:numId w:val="28"/>
        </w:numPr>
        <w:rPr>
          <w:color w:val="000000" w:themeColor="text1"/>
        </w:rPr>
      </w:pPr>
      <w:r>
        <w:rPr>
          <w:color w:val="000000" w:themeColor="text1"/>
        </w:rPr>
        <w:lastRenderedPageBreak/>
        <w:t>Timing for each board member to talk about their avenue of service to the club.</w:t>
      </w:r>
    </w:p>
    <w:p w:rsidR="0097272C" w:rsidRDefault="0097272C" w:rsidP="0097272C">
      <w:pPr>
        <w:numPr>
          <w:ilvl w:val="2"/>
          <w:numId w:val="28"/>
        </w:numPr>
        <w:rPr>
          <w:color w:val="000000" w:themeColor="text1"/>
        </w:rPr>
      </w:pPr>
      <w:r>
        <w:rPr>
          <w:color w:val="000000" w:themeColor="text1"/>
        </w:rPr>
        <w:t>Tabled for later discussion</w:t>
      </w:r>
    </w:p>
    <w:p w:rsidR="0097272C" w:rsidRDefault="0097272C" w:rsidP="0097272C">
      <w:pPr>
        <w:numPr>
          <w:ilvl w:val="1"/>
          <w:numId w:val="28"/>
        </w:numPr>
        <w:rPr>
          <w:color w:val="000000" w:themeColor="text1"/>
        </w:rPr>
      </w:pPr>
      <w:r>
        <w:rPr>
          <w:color w:val="000000" w:themeColor="text1"/>
        </w:rPr>
        <w:t>Resignation of Member Anthony Rodriguez</w:t>
      </w:r>
    </w:p>
    <w:p w:rsidR="0097272C" w:rsidRPr="004079BF" w:rsidRDefault="0097272C" w:rsidP="0097272C">
      <w:pPr>
        <w:numPr>
          <w:ilvl w:val="2"/>
          <w:numId w:val="28"/>
        </w:numPr>
        <w:rPr>
          <w:color w:val="000000" w:themeColor="text1"/>
        </w:rPr>
      </w:pPr>
      <w:r>
        <w:rPr>
          <w:color w:val="000000" w:themeColor="text1"/>
        </w:rPr>
        <w:t xml:space="preserve">Anthony Rodriguez has resigned from the club as of </w:t>
      </w:r>
      <w:r w:rsidR="00B12538">
        <w:rPr>
          <w:color w:val="000000" w:themeColor="text1"/>
        </w:rPr>
        <w:t>July 18</w:t>
      </w:r>
      <w:r w:rsidR="00B12538" w:rsidRPr="00B12538">
        <w:rPr>
          <w:color w:val="000000" w:themeColor="text1"/>
          <w:vertAlign w:val="superscript"/>
        </w:rPr>
        <w:t>th</w:t>
      </w:r>
      <w:r w:rsidR="00B12538">
        <w:rPr>
          <w:color w:val="000000" w:themeColor="text1"/>
        </w:rPr>
        <w:t>, 2018.  Rodriguez will email a formal resignation note to Lewis.</w:t>
      </w:r>
    </w:p>
    <w:p w:rsidR="009A27CF" w:rsidRDefault="009A27CF" w:rsidP="00D5525D">
      <w:pPr>
        <w:ind w:left="1080"/>
        <w:rPr>
          <w:color w:val="000000" w:themeColor="text1"/>
        </w:rPr>
      </w:pPr>
    </w:p>
    <w:p w:rsidR="0011795A" w:rsidRPr="0087249F" w:rsidRDefault="0087249F" w:rsidP="00B742B8">
      <w:pPr>
        <w:numPr>
          <w:ilvl w:val="0"/>
          <w:numId w:val="15"/>
        </w:numPr>
        <w:rPr>
          <w:color w:val="000000" w:themeColor="text1"/>
        </w:rPr>
      </w:pPr>
      <w:r w:rsidRPr="0087249F">
        <w:rPr>
          <w:color w:val="000000" w:themeColor="text1"/>
        </w:rPr>
        <w:t>COMMITTEE REPORTS</w:t>
      </w:r>
      <w:r w:rsidR="00872DD5">
        <w:rPr>
          <w:color w:val="000000" w:themeColor="text1"/>
        </w:rPr>
        <w:t xml:space="preserve"> </w:t>
      </w:r>
    </w:p>
    <w:p w:rsidR="00872DD5" w:rsidRDefault="001E1288" w:rsidP="00872DD5">
      <w:pPr>
        <w:pStyle w:val="ListParagraph"/>
        <w:numPr>
          <w:ilvl w:val="0"/>
          <w:numId w:val="27"/>
        </w:numPr>
        <w:rPr>
          <w:color w:val="000000" w:themeColor="text1"/>
        </w:rPr>
      </w:pPr>
      <w:r w:rsidRPr="00872DD5">
        <w:rPr>
          <w:color w:val="000000" w:themeColor="text1"/>
        </w:rPr>
        <w:t>Club Service (</w:t>
      </w:r>
      <w:r w:rsidR="00FD2FBB" w:rsidRPr="00872DD5">
        <w:rPr>
          <w:color w:val="000000" w:themeColor="text1"/>
        </w:rPr>
        <w:t>Nichols</w:t>
      </w:r>
      <w:r w:rsidRPr="00872DD5">
        <w:rPr>
          <w:color w:val="000000" w:themeColor="text1"/>
        </w:rPr>
        <w:t>)</w:t>
      </w:r>
    </w:p>
    <w:p w:rsidR="00872DD5" w:rsidRPr="00872DD5" w:rsidRDefault="00B12538" w:rsidP="00872DD5">
      <w:pPr>
        <w:pStyle w:val="ListParagraph"/>
        <w:numPr>
          <w:ilvl w:val="1"/>
          <w:numId w:val="27"/>
        </w:numPr>
        <w:rPr>
          <w:color w:val="000000" w:themeColor="text1"/>
        </w:rPr>
      </w:pPr>
      <w:r>
        <w:rPr>
          <w:color w:val="000000" w:themeColor="text1"/>
        </w:rPr>
        <w:t>Discussion on if social events such as the 1</w:t>
      </w:r>
      <w:r w:rsidRPr="00B12538">
        <w:rPr>
          <w:color w:val="000000" w:themeColor="text1"/>
          <w:vertAlign w:val="superscript"/>
        </w:rPr>
        <w:t>st</w:t>
      </w:r>
      <w:r>
        <w:rPr>
          <w:color w:val="000000" w:themeColor="text1"/>
        </w:rPr>
        <w:t xml:space="preserve"> Wednesday mixer count towards attendance and the answer is “no”.  John Donovan and Kurt Leavitt are coordinating the scholarship meeting.</w:t>
      </w:r>
    </w:p>
    <w:p w:rsidR="00872DD5" w:rsidRDefault="0011795A" w:rsidP="00872DD5">
      <w:pPr>
        <w:pStyle w:val="ListParagraph"/>
        <w:numPr>
          <w:ilvl w:val="0"/>
          <w:numId w:val="27"/>
        </w:numPr>
        <w:rPr>
          <w:color w:val="000000" w:themeColor="text1"/>
        </w:rPr>
      </w:pPr>
      <w:r w:rsidRPr="00872DD5">
        <w:rPr>
          <w:color w:val="000000" w:themeColor="text1"/>
        </w:rPr>
        <w:t>Vocational Service</w:t>
      </w:r>
      <w:r w:rsidR="001E1288" w:rsidRPr="00872DD5">
        <w:rPr>
          <w:color w:val="000000" w:themeColor="text1"/>
        </w:rPr>
        <w:t xml:space="preserve"> (Johnson)</w:t>
      </w:r>
    </w:p>
    <w:p w:rsidR="008B7905" w:rsidRPr="00872DD5" w:rsidRDefault="00B12538" w:rsidP="00872DD5">
      <w:pPr>
        <w:pStyle w:val="ListParagraph"/>
        <w:numPr>
          <w:ilvl w:val="1"/>
          <w:numId w:val="27"/>
        </w:numPr>
        <w:rPr>
          <w:color w:val="000000" w:themeColor="text1"/>
        </w:rPr>
      </w:pPr>
      <w:r>
        <w:rPr>
          <w:color w:val="000000" w:themeColor="text1"/>
        </w:rPr>
        <w:t>Absent</w:t>
      </w:r>
    </w:p>
    <w:p w:rsidR="00B5255C" w:rsidRDefault="001E1288" w:rsidP="00872DD5">
      <w:pPr>
        <w:pStyle w:val="ListParagraph"/>
        <w:numPr>
          <w:ilvl w:val="0"/>
          <w:numId w:val="27"/>
        </w:numPr>
        <w:rPr>
          <w:color w:val="000000" w:themeColor="text1"/>
        </w:rPr>
      </w:pPr>
      <w:r w:rsidRPr="00872DD5">
        <w:rPr>
          <w:color w:val="000000" w:themeColor="text1"/>
        </w:rPr>
        <w:t>Community Service (</w:t>
      </w:r>
      <w:r w:rsidR="00FD2FBB" w:rsidRPr="00872DD5">
        <w:rPr>
          <w:color w:val="000000" w:themeColor="text1"/>
        </w:rPr>
        <w:t>Neil</w:t>
      </w:r>
      <w:r w:rsidRPr="00872DD5">
        <w:rPr>
          <w:color w:val="000000" w:themeColor="text1"/>
        </w:rPr>
        <w:t>)</w:t>
      </w:r>
      <w:r w:rsidR="0011795A" w:rsidRPr="00872DD5">
        <w:rPr>
          <w:color w:val="000000" w:themeColor="text1"/>
        </w:rPr>
        <w:tab/>
      </w:r>
    </w:p>
    <w:p w:rsidR="00872DD5" w:rsidRPr="00872DD5" w:rsidRDefault="00B12538" w:rsidP="00872DD5">
      <w:pPr>
        <w:pStyle w:val="ListParagraph"/>
        <w:numPr>
          <w:ilvl w:val="1"/>
          <w:numId w:val="27"/>
        </w:numPr>
        <w:rPr>
          <w:color w:val="000000" w:themeColor="text1"/>
        </w:rPr>
      </w:pPr>
      <w:r>
        <w:rPr>
          <w:color w:val="000000" w:themeColor="text1"/>
        </w:rPr>
        <w:t>Neil discussed sponsorship opportunities from the City of Atascadero, and was to email the BOD a roster of events.</w:t>
      </w:r>
    </w:p>
    <w:p w:rsidR="0011795A" w:rsidRDefault="001E1288" w:rsidP="00872DD5">
      <w:pPr>
        <w:pStyle w:val="ListParagraph"/>
        <w:numPr>
          <w:ilvl w:val="0"/>
          <w:numId w:val="27"/>
        </w:numPr>
        <w:rPr>
          <w:color w:val="000000" w:themeColor="text1"/>
        </w:rPr>
      </w:pPr>
      <w:r w:rsidRPr="00872DD5">
        <w:rPr>
          <w:color w:val="000000" w:themeColor="text1"/>
        </w:rPr>
        <w:t>International Service (</w:t>
      </w:r>
      <w:r w:rsidR="00D15251" w:rsidRPr="00872DD5">
        <w:rPr>
          <w:color w:val="000000" w:themeColor="text1"/>
        </w:rPr>
        <w:t>Butts)</w:t>
      </w:r>
    </w:p>
    <w:p w:rsidR="00872DD5" w:rsidRPr="00872DD5" w:rsidRDefault="00B12538" w:rsidP="00872DD5">
      <w:pPr>
        <w:pStyle w:val="ListParagraph"/>
        <w:numPr>
          <w:ilvl w:val="1"/>
          <w:numId w:val="27"/>
        </w:numPr>
        <w:rPr>
          <w:color w:val="000000" w:themeColor="text1"/>
        </w:rPr>
      </w:pPr>
      <w:r>
        <w:rPr>
          <w:color w:val="000000" w:themeColor="text1"/>
        </w:rPr>
        <w:t>Butts discussed the 2020 Peace Symposium and would like it to be posted on our website.</w:t>
      </w:r>
    </w:p>
    <w:p w:rsidR="008A7F7A" w:rsidRDefault="001E1288" w:rsidP="00872DD5">
      <w:pPr>
        <w:pStyle w:val="ListParagraph"/>
        <w:numPr>
          <w:ilvl w:val="0"/>
          <w:numId w:val="27"/>
        </w:numPr>
        <w:rPr>
          <w:color w:val="000000" w:themeColor="text1"/>
        </w:rPr>
      </w:pPr>
      <w:r w:rsidRPr="00872DD5">
        <w:rPr>
          <w:color w:val="000000" w:themeColor="text1"/>
        </w:rPr>
        <w:t>Youth Service (</w:t>
      </w:r>
      <w:r w:rsidR="00FD2FBB" w:rsidRPr="00872DD5">
        <w:rPr>
          <w:color w:val="000000" w:themeColor="text1"/>
        </w:rPr>
        <w:t>Harper)</w:t>
      </w:r>
    </w:p>
    <w:p w:rsidR="00872DD5" w:rsidRPr="00872DD5" w:rsidRDefault="00B12538" w:rsidP="00872DD5">
      <w:pPr>
        <w:pStyle w:val="ListParagraph"/>
        <w:numPr>
          <w:ilvl w:val="1"/>
          <w:numId w:val="27"/>
        </w:numPr>
        <w:rPr>
          <w:color w:val="000000" w:themeColor="text1"/>
        </w:rPr>
      </w:pPr>
      <w:r>
        <w:rPr>
          <w:color w:val="000000" w:themeColor="text1"/>
        </w:rPr>
        <w:t xml:space="preserve">Mr. Melzer (Interact Coordinator) obtained a job out of the area and will no longer be able to support Interact.  </w:t>
      </w:r>
    </w:p>
    <w:p w:rsidR="00FD2FBB" w:rsidRDefault="00FD2FBB" w:rsidP="00872DD5">
      <w:pPr>
        <w:pStyle w:val="ListParagraph"/>
        <w:numPr>
          <w:ilvl w:val="0"/>
          <w:numId w:val="27"/>
        </w:numPr>
        <w:rPr>
          <w:color w:val="000000" w:themeColor="text1"/>
        </w:rPr>
      </w:pPr>
      <w:r w:rsidRPr="00872DD5">
        <w:rPr>
          <w:color w:val="000000" w:themeColor="text1"/>
        </w:rPr>
        <w:t>Membership (Rodriguez)</w:t>
      </w:r>
    </w:p>
    <w:p w:rsidR="00872DD5" w:rsidRPr="00872DD5" w:rsidRDefault="00872DD5" w:rsidP="00872DD5">
      <w:pPr>
        <w:pStyle w:val="ListParagraph"/>
        <w:numPr>
          <w:ilvl w:val="1"/>
          <w:numId w:val="27"/>
        </w:numPr>
        <w:rPr>
          <w:color w:val="000000" w:themeColor="text1"/>
        </w:rPr>
      </w:pPr>
      <w:r>
        <w:rPr>
          <w:color w:val="000000" w:themeColor="text1"/>
        </w:rPr>
        <w:t>Absent</w:t>
      </w:r>
    </w:p>
    <w:p w:rsidR="00872DD5" w:rsidRDefault="00872DD5" w:rsidP="00D5525D">
      <w:pPr>
        <w:ind w:left="720"/>
        <w:contextualSpacing/>
        <w:rPr>
          <w:color w:val="000000" w:themeColor="text1"/>
        </w:rPr>
      </w:pPr>
    </w:p>
    <w:p w:rsidR="00872DD5" w:rsidRDefault="00872DD5" w:rsidP="00D15251">
      <w:pPr>
        <w:pStyle w:val="ListParagraph"/>
        <w:numPr>
          <w:ilvl w:val="0"/>
          <w:numId w:val="15"/>
        </w:numPr>
        <w:rPr>
          <w:rFonts w:eastAsia="Calibri" w:cs="Arial"/>
          <w:szCs w:val="22"/>
        </w:rPr>
      </w:pPr>
      <w:r>
        <w:rPr>
          <w:rFonts w:eastAsia="Calibri" w:cs="Arial"/>
          <w:szCs w:val="22"/>
        </w:rPr>
        <w:t>CLOSING COMMENTS:</w:t>
      </w:r>
    </w:p>
    <w:p w:rsidR="006321C5" w:rsidRDefault="00B12538" w:rsidP="00872DD5">
      <w:pPr>
        <w:pStyle w:val="ListParagraph"/>
        <w:numPr>
          <w:ilvl w:val="1"/>
          <w:numId w:val="15"/>
        </w:numPr>
        <w:rPr>
          <w:rFonts w:eastAsia="Calibri" w:cs="Arial"/>
          <w:szCs w:val="22"/>
        </w:rPr>
      </w:pPr>
      <w:r>
        <w:rPr>
          <w:rFonts w:eastAsia="Calibri" w:cs="Arial"/>
          <w:szCs w:val="22"/>
        </w:rPr>
        <w:t>Next BOD meeting is August 15</w:t>
      </w:r>
      <w:r w:rsidRPr="00B12538">
        <w:rPr>
          <w:rFonts w:eastAsia="Calibri" w:cs="Arial"/>
          <w:szCs w:val="22"/>
          <w:vertAlign w:val="superscript"/>
        </w:rPr>
        <w:t>th</w:t>
      </w:r>
      <w:r>
        <w:rPr>
          <w:rFonts w:eastAsia="Calibri" w:cs="Arial"/>
          <w:szCs w:val="22"/>
        </w:rPr>
        <w:t>.  Planning to discuss Corporate and Family Memberships at some point in the future</w:t>
      </w:r>
    </w:p>
    <w:p w:rsidR="00B12538" w:rsidRDefault="00B12538" w:rsidP="00B12538">
      <w:pPr>
        <w:pStyle w:val="ListParagraph"/>
        <w:numPr>
          <w:ilvl w:val="0"/>
          <w:numId w:val="15"/>
        </w:numPr>
        <w:rPr>
          <w:rFonts w:eastAsia="Calibri" w:cs="Arial"/>
          <w:szCs w:val="22"/>
        </w:rPr>
      </w:pPr>
      <w:r>
        <w:rPr>
          <w:rFonts w:eastAsia="Calibri" w:cs="Arial"/>
          <w:szCs w:val="22"/>
        </w:rPr>
        <w:t>Meeting Adjourned 11:48 AM</w:t>
      </w:r>
    </w:p>
    <w:p w:rsidR="002A0007" w:rsidRDefault="002A0007" w:rsidP="002A0007">
      <w:pPr>
        <w:rPr>
          <w:rFonts w:eastAsia="Calibri" w:cs="Arial"/>
          <w:szCs w:val="22"/>
        </w:rPr>
      </w:pPr>
    </w:p>
    <w:p w:rsidR="002A0007" w:rsidRPr="002A0007" w:rsidRDefault="002A0007" w:rsidP="002A0007">
      <w:pPr>
        <w:rPr>
          <w:rFonts w:eastAsia="Calibri" w:cs="Arial"/>
          <w:szCs w:val="22"/>
        </w:rPr>
      </w:pPr>
    </w:p>
    <w:sectPr w:rsidR="002A0007" w:rsidRPr="002A0007" w:rsidSect="006A51AB">
      <w:head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CC8" w:rsidRDefault="00612CC8" w:rsidP="005A7565">
      <w:r>
        <w:separator/>
      </w:r>
    </w:p>
  </w:endnote>
  <w:endnote w:type="continuationSeparator" w:id="0">
    <w:p w:rsidR="00612CC8" w:rsidRDefault="00612CC8"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CC8" w:rsidRDefault="00612CC8" w:rsidP="005A7565">
      <w:r>
        <w:separator/>
      </w:r>
    </w:p>
  </w:footnote>
  <w:footnote w:type="continuationSeparator" w:id="0">
    <w:p w:rsidR="00612CC8" w:rsidRDefault="00612CC8" w:rsidP="005A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FFC" w:rsidRPr="006A51AB" w:rsidRDefault="00FD2FBB" w:rsidP="00FD2FBB">
    <w:pPr>
      <w:pStyle w:val="Header"/>
      <w:jc w:val="center"/>
    </w:pPr>
    <w:r>
      <w:rPr>
        <w:rFonts w:ascii="Times New Roman"/>
        <w:noProof/>
      </w:rPr>
      <w:drawing>
        <wp:inline distT="0" distB="0" distL="0" distR="0" wp14:anchorId="0DE05480" wp14:editId="72165E08">
          <wp:extent cx="1371736" cy="585692"/>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371736" cy="58569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8">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9E81583"/>
    <w:multiLevelType w:val="hybridMultilevel"/>
    <w:tmpl w:val="EDEAEB8E"/>
    <w:lvl w:ilvl="0" w:tplc="2D42B6F6">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96AB9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3083C6E">
      <w:start w:val="1"/>
      <w:numFmt w:val="lowerRoman"/>
      <w:lvlText w:val="%3"/>
      <w:lvlJc w:val="left"/>
      <w:pPr>
        <w:ind w:left="2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54EEEC">
      <w:start w:val="1"/>
      <w:numFmt w:val="decimal"/>
      <w:lvlText w:val="%4"/>
      <w:lvlJc w:val="left"/>
      <w:pPr>
        <w:ind w:left="3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A5462E4">
      <w:start w:val="1"/>
      <w:numFmt w:val="lowerLetter"/>
      <w:lvlText w:val="%5"/>
      <w:lvlJc w:val="left"/>
      <w:pPr>
        <w:ind w:left="4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BB4428E">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0643536">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9E7D90">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ED65698">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4C0940EF"/>
    <w:multiLevelType w:val="hybridMultilevel"/>
    <w:tmpl w:val="BB6A53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8">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9">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5A95B1C"/>
    <w:multiLevelType w:val="hybridMultilevel"/>
    <w:tmpl w:val="FED82A1A"/>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972AF0"/>
    <w:multiLevelType w:val="hybridMultilevel"/>
    <w:tmpl w:val="C2B2C67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E15764A"/>
    <w:multiLevelType w:val="hybridMultilevel"/>
    <w:tmpl w:val="ACFE1548"/>
    <w:lvl w:ilvl="0" w:tplc="D0B8A82E">
      <w:start w:val="1"/>
      <w:numFmt w:val="decimal"/>
      <w:lvlText w:val="%1."/>
      <w:lvlJc w:val="left"/>
      <w:pPr>
        <w:ind w:left="1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F2D6E8">
      <w:start w:val="1"/>
      <w:numFmt w:val="lowerLetter"/>
      <w:lvlText w:val="%2"/>
      <w:lvlJc w:val="left"/>
      <w:pPr>
        <w:ind w:left="2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C4B01C">
      <w:start w:val="1"/>
      <w:numFmt w:val="lowerRoman"/>
      <w:lvlText w:val="%3"/>
      <w:lvlJc w:val="left"/>
      <w:pPr>
        <w:ind w:left="29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64818AE">
      <w:start w:val="1"/>
      <w:numFmt w:val="decimal"/>
      <w:lvlText w:val="%4"/>
      <w:lvlJc w:val="left"/>
      <w:pPr>
        <w:ind w:left="36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148FC60">
      <w:start w:val="1"/>
      <w:numFmt w:val="lowerLetter"/>
      <w:lvlText w:val="%5"/>
      <w:lvlJc w:val="left"/>
      <w:pPr>
        <w:ind w:left="441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4FB96">
      <w:start w:val="1"/>
      <w:numFmt w:val="lowerRoman"/>
      <w:lvlText w:val="%6"/>
      <w:lvlJc w:val="left"/>
      <w:pPr>
        <w:ind w:left="5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B069D2">
      <w:start w:val="1"/>
      <w:numFmt w:val="decimal"/>
      <w:lvlText w:val="%7"/>
      <w:lvlJc w:val="left"/>
      <w:pPr>
        <w:ind w:left="58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E9A25E6">
      <w:start w:val="1"/>
      <w:numFmt w:val="lowerLetter"/>
      <w:lvlText w:val="%8"/>
      <w:lvlJc w:val="left"/>
      <w:pPr>
        <w:ind w:left="65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EE0764">
      <w:start w:val="1"/>
      <w:numFmt w:val="lowerRoman"/>
      <w:lvlText w:val="%9"/>
      <w:lvlJc w:val="left"/>
      <w:pPr>
        <w:ind w:left="729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7">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20"/>
  </w:num>
  <w:num w:numId="4">
    <w:abstractNumId w:val="10"/>
  </w:num>
  <w:num w:numId="5">
    <w:abstractNumId w:val="23"/>
  </w:num>
  <w:num w:numId="6">
    <w:abstractNumId w:val="8"/>
  </w:num>
  <w:num w:numId="7">
    <w:abstractNumId w:val="9"/>
  </w:num>
  <w:num w:numId="8">
    <w:abstractNumId w:val="4"/>
  </w:num>
  <w:num w:numId="9">
    <w:abstractNumId w:val="16"/>
  </w:num>
  <w:num w:numId="10">
    <w:abstractNumId w:val="25"/>
  </w:num>
  <w:num w:numId="11">
    <w:abstractNumId w:val="6"/>
  </w:num>
  <w:num w:numId="12">
    <w:abstractNumId w:val="27"/>
  </w:num>
  <w:num w:numId="13">
    <w:abstractNumId w:val="5"/>
  </w:num>
  <w:num w:numId="14">
    <w:abstractNumId w:val="15"/>
  </w:num>
  <w:num w:numId="15">
    <w:abstractNumId w:val="21"/>
  </w:num>
  <w:num w:numId="16">
    <w:abstractNumId w:val="12"/>
  </w:num>
  <w:num w:numId="17">
    <w:abstractNumId w:val="3"/>
  </w:num>
  <w:num w:numId="18">
    <w:abstractNumId w:val="19"/>
  </w:num>
  <w:num w:numId="19">
    <w:abstractNumId w:val="7"/>
  </w:num>
  <w:num w:numId="20">
    <w:abstractNumId w:val="2"/>
  </w:num>
  <w:num w:numId="21">
    <w:abstractNumId w:val="0"/>
  </w:num>
  <w:num w:numId="22">
    <w:abstractNumId w:val="17"/>
  </w:num>
  <w:num w:numId="23">
    <w:abstractNumId w:val="26"/>
  </w:num>
  <w:num w:numId="24">
    <w:abstractNumId w:val="18"/>
  </w:num>
  <w:num w:numId="25">
    <w:abstractNumId w:val="24"/>
  </w:num>
  <w:num w:numId="26">
    <w:abstractNumId w:val="13"/>
  </w:num>
  <w:num w:numId="27">
    <w:abstractNumId w:val="1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07D3E"/>
    <w:rsid w:val="0001792B"/>
    <w:rsid w:val="00025FE4"/>
    <w:rsid w:val="00026EC9"/>
    <w:rsid w:val="00030EB1"/>
    <w:rsid w:val="00031B8A"/>
    <w:rsid w:val="00032E91"/>
    <w:rsid w:val="00041191"/>
    <w:rsid w:val="000445C5"/>
    <w:rsid w:val="0005288E"/>
    <w:rsid w:val="00053A4B"/>
    <w:rsid w:val="00054818"/>
    <w:rsid w:val="000643B3"/>
    <w:rsid w:val="00067237"/>
    <w:rsid w:val="0007709E"/>
    <w:rsid w:val="00080413"/>
    <w:rsid w:val="00081D3C"/>
    <w:rsid w:val="000D59AA"/>
    <w:rsid w:val="000E6D36"/>
    <w:rsid w:val="000F118C"/>
    <w:rsid w:val="0011795A"/>
    <w:rsid w:val="001211C3"/>
    <w:rsid w:val="001255AE"/>
    <w:rsid w:val="00133553"/>
    <w:rsid w:val="00135E53"/>
    <w:rsid w:val="00137DC0"/>
    <w:rsid w:val="001410E1"/>
    <w:rsid w:val="00146D58"/>
    <w:rsid w:val="0015295F"/>
    <w:rsid w:val="0015704B"/>
    <w:rsid w:val="00162986"/>
    <w:rsid w:val="001832DE"/>
    <w:rsid w:val="00196475"/>
    <w:rsid w:val="00196A12"/>
    <w:rsid w:val="001A5060"/>
    <w:rsid w:val="001B25CA"/>
    <w:rsid w:val="001C29E5"/>
    <w:rsid w:val="001D63E6"/>
    <w:rsid w:val="001E0FD6"/>
    <w:rsid w:val="001E1288"/>
    <w:rsid w:val="00205F22"/>
    <w:rsid w:val="00206BC0"/>
    <w:rsid w:val="00211FCB"/>
    <w:rsid w:val="00234723"/>
    <w:rsid w:val="0023713E"/>
    <w:rsid w:val="00237725"/>
    <w:rsid w:val="0024293F"/>
    <w:rsid w:val="00245EDF"/>
    <w:rsid w:val="00247E80"/>
    <w:rsid w:val="00251FA2"/>
    <w:rsid w:val="0026378C"/>
    <w:rsid w:val="002715A8"/>
    <w:rsid w:val="00280277"/>
    <w:rsid w:val="00283DBF"/>
    <w:rsid w:val="00284A01"/>
    <w:rsid w:val="00292655"/>
    <w:rsid w:val="002943C7"/>
    <w:rsid w:val="002A0007"/>
    <w:rsid w:val="002A0E66"/>
    <w:rsid w:val="002A1B96"/>
    <w:rsid w:val="002A45DA"/>
    <w:rsid w:val="002A6241"/>
    <w:rsid w:val="0031469B"/>
    <w:rsid w:val="0031590D"/>
    <w:rsid w:val="00336B7B"/>
    <w:rsid w:val="00340C28"/>
    <w:rsid w:val="00342678"/>
    <w:rsid w:val="00342DDC"/>
    <w:rsid w:val="003516DB"/>
    <w:rsid w:val="00363CFD"/>
    <w:rsid w:val="003754F2"/>
    <w:rsid w:val="00375F20"/>
    <w:rsid w:val="00375F96"/>
    <w:rsid w:val="0038201B"/>
    <w:rsid w:val="003978C3"/>
    <w:rsid w:val="003A6261"/>
    <w:rsid w:val="003D2340"/>
    <w:rsid w:val="003D38EC"/>
    <w:rsid w:val="003D5D2E"/>
    <w:rsid w:val="003E0912"/>
    <w:rsid w:val="003E3F5F"/>
    <w:rsid w:val="003E6820"/>
    <w:rsid w:val="00403BF4"/>
    <w:rsid w:val="004079BF"/>
    <w:rsid w:val="004118ED"/>
    <w:rsid w:val="0042688C"/>
    <w:rsid w:val="0042786B"/>
    <w:rsid w:val="00430E75"/>
    <w:rsid w:val="0044084F"/>
    <w:rsid w:val="00444D0A"/>
    <w:rsid w:val="00450221"/>
    <w:rsid w:val="004509BE"/>
    <w:rsid w:val="00454C82"/>
    <w:rsid w:val="00457911"/>
    <w:rsid w:val="00460407"/>
    <w:rsid w:val="004725C4"/>
    <w:rsid w:val="004802BC"/>
    <w:rsid w:val="00482C1D"/>
    <w:rsid w:val="00483949"/>
    <w:rsid w:val="00483D33"/>
    <w:rsid w:val="004B553F"/>
    <w:rsid w:val="004B6998"/>
    <w:rsid w:val="004C4A7A"/>
    <w:rsid w:val="004D3391"/>
    <w:rsid w:val="004E18DE"/>
    <w:rsid w:val="004E676C"/>
    <w:rsid w:val="005054CE"/>
    <w:rsid w:val="0052389A"/>
    <w:rsid w:val="00524A3D"/>
    <w:rsid w:val="00525294"/>
    <w:rsid w:val="00526713"/>
    <w:rsid w:val="00532B57"/>
    <w:rsid w:val="00532F85"/>
    <w:rsid w:val="005338F9"/>
    <w:rsid w:val="00544A72"/>
    <w:rsid w:val="0055073A"/>
    <w:rsid w:val="005612BD"/>
    <w:rsid w:val="00580AF4"/>
    <w:rsid w:val="00580BA3"/>
    <w:rsid w:val="00582737"/>
    <w:rsid w:val="00587083"/>
    <w:rsid w:val="005877D2"/>
    <w:rsid w:val="005A09FA"/>
    <w:rsid w:val="005A2EE4"/>
    <w:rsid w:val="005A7520"/>
    <w:rsid w:val="005A7565"/>
    <w:rsid w:val="005D44FA"/>
    <w:rsid w:val="005E16B8"/>
    <w:rsid w:val="005E2BE7"/>
    <w:rsid w:val="005E3F58"/>
    <w:rsid w:val="00602DCF"/>
    <w:rsid w:val="006050CF"/>
    <w:rsid w:val="006051EE"/>
    <w:rsid w:val="00605767"/>
    <w:rsid w:val="00605F55"/>
    <w:rsid w:val="00612CC8"/>
    <w:rsid w:val="006233BD"/>
    <w:rsid w:val="00624BE6"/>
    <w:rsid w:val="006321C5"/>
    <w:rsid w:val="006419A5"/>
    <w:rsid w:val="006546A7"/>
    <w:rsid w:val="006603B4"/>
    <w:rsid w:val="00663C1E"/>
    <w:rsid w:val="00670B9D"/>
    <w:rsid w:val="0067623C"/>
    <w:rsid w:val="006770BF"/>
    <w:rsid w:val="00682171"/>
    <w:rsid w:val="0068627A"/>
    <w:rsid w:val="00686DB0"/>
    <w:rsid w:val="006966D4"/>
    <w:rsid w:val="006A259C"/>
    <w:rsid w:val="006A35FF"/>
    <w:rsid w:val="006A51AB"/>
    <w:rsid w:val="006B10E8"/>
    <w:rsid w:val="006C2809"/>
    <w:rsid w:val="006C7068"/>
    <w:rsid w:val="006D02B5"/>
    <w:rsid w:val="006D2FAB"/>
    <w:rsid w:val="006E7B24"/>
    <w:rsid w:val="00716922"/>
    <w:rsid w:val="007259DD"/>
    <w:rsid w:val="00734EA2"/>
    <w:rsid w:val="00743C1C"/>
    <w:rsid w:val="00744129"/>
    <w:rsid w:val="0074573D"/>
    <w:rsid w:val="00751C7C"/>
    <w:rsid w:val="00765E0B"/>
    <w:rsid w:val="0076658A"/>
    <w:rsid w:val="00772A3D"/>
    <w:rsid w:val="00783525"/>
    <w:rsid w:val="00784B37"/>
    <w:rsid w:val="00787E17"/>
    <w:rsid w:val="007B179B"/>
    <w:rsid w:val="007C56F7"/>
    <w:rsid w:val="007C734D"/>
    <w:rsid w:val="007D43E9"/>
    <w:rsid w:val="007D52DA"/>
    <w:rsid w:val="007F75FE"/>
    <w:rsid w:val="007F7FBE"/>
    <w:rsid w:val="00801CB1"/>
    <w:rsid w:val="00814728"/>
    <w:rsid w:val="0081473C"/>
    <w:rsid w:val="008269CD"/>
    <w:rsid w:val="008279A2"/>
    <w:rsid w:val="00842A44"/>
    <w:rsid w:val="00844167"/>
    <w:rsid w:val="008524B4"/>
    <w:rsid w:val="00854AFB"/>
    <w:rsid w:val="008552FF"/>
    <w:rsid w:val="008579D5"/>
    <w:rsid w:val="0086084E"/>
    <w:rsid w:val="00866B66"/>
    <w:rsid w:val="00867CA4"/>
    <w:rsid w:val="0087249F"/>
    <w:rsid w:val="00872DD5"/>
    <w:rsid w:val="008924C7"/>
    <w:rsid w:val="008A0022"/>
    <w:rsid w:val="008A5F04"/>
    <w:rsid w:val="008A7F7A"/>
    <w:rsid w:val="008B02B8"/>
    <w:rsid w:val="008B7905"/>
    <w:rsid w:val="008D41CD"/>
    <w:rsid w:val="008D5F99"/>
    <w:rsid w:val="008E5EBD"/>
    <w:rsid w:val="008E6CFD"/>
    <w:rsid w:val="0091246D"/>
    <w:rsid w:val="00936CE5"/>
    <w:rsid w:val="009371D4"/>
    <w:rsid w:val="0094423B"/>
    <w:rsid w:val="0096139E"/>
    <w:rsid w:val="00963715"/>
    <w:rsid w:val="009647B9"/>
    <w:rsid w:val="0097272C"/>
    <w:rsid w:val="00977D0B"/>
    <w:rsid w:val="00982E64"/>
    <w:rsid w:val="0098550F"/>
    <w:rsid w:val="00987BE5"/>
    <w:rsid w:val="00994FFC"/>
    <w:rsid w:val="00996A1D"/>
    <w:rsid w:val="009A056B"/>
    <w:rsid w:val="009A27CF"/>
    <w:rsid w:val="009A30D9"/>
    <w:rsid w:val="009A7FCD"/>
    <w:rsid w:val="009C6AA9"/>
    <w:rsid w:val="009E6B84"/>
    <w:rsid w:val="009F107D"/>
    <w:rsid w:val="009F7517"/>
    <w:rsid w:val="00A02244"/>
    <w:rsid w:val="00A04473"/>
    <w:rsid w:val="00A14C83"/>
    <w:rsid w:val="00A23D2E"/>
    <w:rsid w:val="00A33CFE"/>
    <w:rsid w:val="00A448A2"/>
    <w:rsid w:val="00A47A91"/>
    <w:rsid w:val="00A66C87"/>
    <w:rsid w:val="00A834B6"/>
    <w:rsid w:val="00A852D8"/>
    <w:rsid w:val="00A90527"/>
    <w:rsid w:val="00A94577"/>
    <w:rsid w:val="00A96D73"/>
    <w:rsid w:val="00AA0CA0"/>
    <w:rsid w:val="00AC5353"/>
    <w:rsid w:val="00AD24DE"/>
    <w:rsid w:val="00AD58C2"/>
    <w:rsid w:val="00AE2359"/>
    <w:rsid w:val="00AE4D68"/>
    <w:rsid w:val="00AF69C2"/>
    <w:rsid w:val="00B12538"/>
    <w:rsid w:val="00B22DE7"/>
    <w:rsid w:val="00B4599E"/>
    <w:rsid w:val="00B45FBC"/>
    <w:rsid w:val="00B5255C"/>
    <w:rsid w:val="00B703F2"/>
    <w:rsid w:val="00B742B8"/>
    <w:rsid w:val="00B765ED"/>
    <w:rsid w:val="00B77C69"/>
    <w:rsid w:val="00B808DC"/>
    <w:rsid w:val="00B8124A"/>
    <w:rsid w:val="00B8164C"/>
    <w:rsid w:val="00BA2582"/>
    <w:rsid w:val="00BA4A75"/>
    <w:rsid w:val="00BA5B77"/>
    <w:rsid w:val="00BC041C"/>
    <w:rsid w:val="00BC108F"/>
    <w:rsid w:val="00BC7DFE"/>
    <w:rsid w:val="00BF2BDF"/>
    <w:rsid w:val="00C04C41"/>
    <w:rsid w:val="00C0763A"/>
    <w:rsid w:val="00C10152"/>
    <w:rsid w:val="00C306A5"/>
    <w:rsid w:val="00C503E6"/>
    <w:rsid w:val="00C50E4C"/>
    <w:rsid w:val="00C55B0B"/>
    <w:rsid w:val="00C560D3"/>
    <w:rsid w:val="00C626BE"/>
    <w:rsid w:val="00C6395C"/>
    <w:rsid w:val="00C708AE"/>
    <w:rsid w:val="00C70C0B"/>
    <w:rsid w:val="00C70D1F"/>
    <w:rsid w:val="00C7161D"/>
    <w:rsid w:val="00C77A9A"/>
    <w:rsid w:val="00C809C0"/>
    <w:rsid w:val="00CA202E"/>
    <w:rsid w:val="00CA3326"/>
    <w:rsid w:val="00CA5E7B"/>
    <w:rsid w:val="00CD2113"/>
    <w:rsid w:val="00CD4DCD"/>
    <w:rsid w:val="00CE5910"/>
    <w:rsid w:val="00CF1078"/>
    <w:rsid w:val="00CF5A4F"/>
    <w:rsid w:val="00CF5E6B"/>
    <w:rsid w:val="00D078AB"/>
    <w:rsid w:val="00D12F12"/>
    <w:rsid w:val="00D15251"/>
    <w:rsid w:val="00D3434E"/>
    <w:rsid w:val="00D42DEA"/>
    <w:rsid w:val="00D4396B"/>
    <w:rsid w:val="00D464D5"/>
    <w:rsid w:val="00D5525D"/>
    <w:rsid w:val="00D5727B"/>
    <w:rsid w:val="00D606FC"/>
    <w:rsid w:val="00D65009"/>
    <w:rsid w:val="00D82B4E"/>
    <w:rsid w:val="00D83A1D"/>
    <w:rsid w:val="00D853F1"/>
    <w:rsid w:val="00D965EB"/>
    <w:rsid w:val="00DA1702"/>
    <w:rsid w:val="00DA5F3B"/>
    <w:rsid w:val="00DC2E06"/>
    <w:rsid w:val="00DD2536"/>
    <w:rsid w:val="00DD6B52"/>
    <w:rsid w:val="00DE7669"/>
    <w:rsid w:val="00DF4FD9"/>
    <w:rsid w:val="00E0403F"/>
    <w:rsid w:val="00E105CB"/>
    <w:rsid w:val="00E10B7B"/>
    <w:rsid w:val="00E12E3A"/>
    <w:rsid w:val="00E44059"/>
    <w:rsid w:val="00E459FA"/>
    <w:rsid w:val="00E56983"/>
    <w:rsid w:val="00E57048"/>
    <w:rsid w:val="00E65D29"/>
    <w:rsid w:val="00E85945"/>
    <w:rsid w:val="00E93F10"/>
    <w:rsid w:val="00E943AD"/>
    <w:rsid w:val="00E969E4"/>
    <w:rsid w:val="00EA2F62"/>
    <w:rsid w:val="00EB2A92"/>
    <w:rsid w:val="00EB5880"/>
    <w:rsid w:val="00ED38AD"/>
    <w:rsid w:val="00ED5B6A"/>
    <w:rsid w:val="00EE1590"/>
    <w:rsid w:val="00EE5C83"/>
    <w:rsid w:val="00EF40F8"/>
    <w:rsid w:val="00EF582B"/>
    <w:rsid w:val="00F03133"/>
    <w:rsid w:val="00F07345"/>
    <w:rsid w:val="00F10527"/>
    <w:rsid w:val="00F1073F"/>
    <w:rsid w:val="00F20833"/>
    <w:rsid w:val="00F21787"/>
    <w:rsid w:val="00F265D0"/>
    <w:rsid w:val="00F30FB2"/>
    <w:rsid w:val="00F32907"/>
    <w:rsid w:val="00F376E5"/>
    <w:rsid w:val="00F41E0C"/>
    <w:rsid w:val="00F63527"/>
    <w:rsid w:val="00F67016"/>
    <w:rsid w:val="00F71A97"/>
    <w:rsid w:val="00F90FB6"/>
    <w:rsid w:val="00F9310C"/>
    <w:rsid w:val="00F95BBF"/>
    <w:rsid w:val="00FB2CFE"/>
    <w:rsid w:val="00FD0290"/>
    <w:rsid w:val="00FD103A"/>
    <w:rsid w:val="00FD2FBB"/>
    <w:rsid w:val="00FD3306"/>
    <w:rsid w:val="00FD43B3"/>
    <w:rsid w:val="00FE117B"/>
    <w:rsid w:val="00FE11D9"/>
    <w:rsid w:val="00FE1402"/>
    <w:rsid w:val="00FE537F"/>
    <w:rsid w:val="00FE667E"/>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link w:val="Heading2Char"/>
    <w:uiPriority w:val="9"/>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link w:val="Heading3Char"/>
    <w:uiPriority w:val="9"/>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rsid w:val="006A51AB"/>
    <w:rPr>
      <w:rFonts w:ascii="Arial" w:hAnsi="Arial" w:cs="Arial"/>
      <w:b/>
      <w:bCs/>
      <w:smallCaps/>
      <w:kern w:val="32"/>
      <w:szCs w:val="32"/>
    </w:rPr>
  </w:style>
  <w:style w:type="character" w:customStyle="1" w:styleId="Heading3Char">
    <w:name w:val="Heading 3 Char"/>
    <w:link w:val="Heading3"/>
    <w:uiPriority w:val="9"/>
    <w:rsid w:val="009647B9"/>
    <w:rPr>
      <w:rFonts w:ascii="Arial" w:hAnsi="Arial" w:cs="Arial"/>
      <w:bCs/>
      <w:szCs w:val="26"/>
    </w:rPr>
  </w:style>
  <w:style w:type="character" w:customStyle="1" w:styleId="Heading2Char">
    <w:name w:val="Heading 2 Char"/>
    <w:link w:val="Heading2"/>
    <w:rsid w:val="009647B9"/>
    <w:rPr>
      <w:rFonts w:ascii="Arial" w:hAnsi="Arial" w:cs="Arial"/>
      <w:b/>
      <w:bCs/>
      <w:i/>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 w:id="1474828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767D8-CF05-4CEE-940E-8A1AF4517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C489838A.dotm</Template>
  <TotalTime>5735</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cp:lastModifiedBy>Drew Lewis</cp:lastModifiedBy>
  <cp:revision>4</cp:revision>
  <cp:lastPrinted>2018-07-24T15:46:00Z</cp:lastPrinted>
  <dcterms:created xsi:type="dcterms:W3CDTF">2018-07-20T16:11:00Z</dcterms:created>
  <dcterms:modified xsi:type="dcterms:W3CDTF">2018-07-24T15:46:00Z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