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93BC7" w14:textId="77777777" w:rsidR="00FD2FBB" w:rsidRDefault="00FD2FBB" w:rsidP="0087249F">
      <w:pPr>
        <w:jc w:val="center"/>
        <w:rPr>
          <w:b/>
          <w:color w:val="000000" w:themeColor="text1"/>
          <w:sz w:val="28"/>
          <w:szCs w:val="28"/>
        </w:rPr>
      </w:pPr>
    </w:p>
    <w:p w14:paraId="0316F632" w14:textId="77777777" w:rsidR="008579D5" w:rsidRDefault="0087249F" w:rsidP="008579D5">
      <w:pPr>
        <w:jc w:val="center"/>
        <w:rPr>
          <w:b/>
          <w:color w:val="000000" w:themeColor="text1"/>
          <w:sz w:val="28"/>
          <w:szCs w:val="28"/>
        </w:rPr>
      </w:pPr>
      <w:r w:rsidRPr="0087249F">
        <w:rPr>
          <w:b/>
          <w:color w:val="000000" w:themeColor="text1"/>
          <w:sz w:val="28"/>
          <w:szCs w:val="28"/>
        </w:rPr>
        <w:t xml:space="preserve">BOARD MEETING </w:t>
      </w:r>
      <w:r w:rsidR="00872DD5">
        <w:rPr>
          <w:b/>
          <w:color w:val="000000" w:themeColor="text1"/>
          <w:sz w:val="28"/>
          <w:szCs w:val="28"/>
        </w:rPr>
        <w:t>MINUTES</w:t>
      </w:r>
    </w:p>
    <w:p w14:paraId="22EF98C8" w14:textId="13E6645B" w:rsidR="008579D5" w:rsidRDefault="009831DE" w:rsidP="0087249F">
      <w:pPr>
        <w:jc w:val="center"/>
        <w:rPr>
          <w:color w:val="000000" w:themeColor="text1"/>
        </w:rPr>
      </w:pPr>
      <w:r>
        <w:rPr>
          <w:color w:val="000000" w:themeColor="text1"/>
        </w:rPr>
        <w:t>April 17</w:t>
      </w:r>
      <w:r w:rsidRPr="009831DE">
        <w:rPr>
          <w:color w:val="000000" w:themeColor="text1"/>
          <w:vertAlign w:val="superscript"/>
        </w:rPr>
        <w:t>th</w:t>
      </w:r>
      <w:r>
        <w:rPr>
          <w:color w:val="000000" w:themeColor="text1"/>
        </w:rPr>
        <w:t>, 2019, 11:00 AM</w:t>
      </w:r>
    </w:p>
    <w:p w14:paraId="5CC50879" w14:textId="539A9EFC" w:rsidR="00D12F12" w:rsidRPr="00F20833" w:rsidRDefault="009831DE" w:rsidP="0087249F">
      <w:pPr>
        <w:jc w:val="center"/>
        <w:rPr>
          <w:color w:val="000000" w:themeColor="text1"/>
        </w:rPr>
      </w:pPr>
      <w:r>
        <w:rPr>
          <w:color w:val="000000" w:themeColor="text1"/>
        </w:rPr>
        <w:t>Ranger House Lake Pavilion</w:t>
      </w:r>
    </w:p>
    <w:p w14:paraId="0DE2F64F" w14:textId="77777777" w:rsidR="006C7068" w:rsidRPr="00F20833" w:rsidRDefault="006C7068" w:rsidP="002A6241">
      <w:pPr>
        <w:rPr>
          <w:color w:val="000000" w:themeColor="text1"/>
        </w:rPr>
      </w:pPr>
    </w:p>
    <w:p w14:paraId="570FDAD6"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64B2F0B" w14:textId="77777777" w:rsidR="0011795A" w:rsidRPr="00F20833" w:rsidRDefault="0011795A" w:rsidP="00B765ED">
      <w:pPr>
        <w:pStyle w:val="Heading2"/>
        <w:ind w:left="1620" w:hanging="1620"/>
        <w:rPr>
          <w:color w:val="000000" w:themeColor="text1"/>
        </w:rPr>
      </w:pPr>
    </w:p>
    <w:p w14:paraId="5D5870AB" w14:textId="7FDE79D0" w:rsidR="006C7068" w:rsidRPr="00787E17" w:rsidRDefault="0096139E" w:rsidP="00994FFC">
      <w:pPr>
        <w:pStyle w:val="Heading2"/>
        <w:rPr>
          <w:i w:val="0"/>
          <w:color w:val="000000" w:themeColor="text1"/>
          <w:sz w:val="18"/>
        </w:rPr>
      </w:pPr>
      <w:r w:rsidRPr="00787E17">
        <w:rPr>
          <w:i w:val="0"/>
          <w:color w:val="000000" w:themeColor="text1"/>
          <w:sz w:val="18"/>
        </w:rPr>
        <w:t>Don Idler</w:t>
      </w:r>
      <w:r w:rsidR="007B179B" w:rsidRPr="00787E17">
        <w:rPr>
          <w:i w:val="0"/>
          <w:color w:val="000000" w:themeColor="text1"/>
          <w:sz w:val="18"/>
        </w:rPr>
        <w:t>, President</w:t>
      </w:r>
      <w:r w:rsidR="007B179B" w:rsidRPr="00787E17">
        <w:rPr>
          <w:i w:val="0"/>
          <w:color w:val="000000" w:themeColor="text1"/>
          <w:sz w:val="18"/>
        </w:rPr>
        <w:tab/>
      </w:r>
      <w:r w:rsidR="009831DE">
        <w:rPr>
          <w:i w:val="0"/>
          <w:color w:val="000000" w:themeColor="text1"/>
          <w:sz w:val="18"/>
        </w:rPr>
        <w:t xml:space="preserve">               </w:t>
      </w:r>
      <w:r w:rsidRPr="00787E17">
        <w:rPr>
          <w:i w:val="0"/>
          <w:color w:val="000000" w:themeColor="text1"/>
          <w:sz w:val="18"/>
        </w:rPr>
        <w:t>Dutch Nichols</w:t>
      </w:r>
      <w:r w:rsidR="006603B4" w:rsidRPr="00787E17">
        <w:rPr>
          <w:i w:val="0"/>
          <w:color w:val="000000" w:themeColor="text1"/>
          <w:sz w:val="18"/>
        </w:rPr>
        <w:t>,</w:t>
      </w:r>
      <w:r w:rsidR="007B179B" w:rsidRPr="00787E17">
        <w:rPr>
          <w:i w:val="0"/>
          <w:color w:val="000000" w:themeColor="text1"/>
          <w:sz w:val="18"/>
        </w:rPr>
        <w:t xml:space="preserve"> Club Service</w:t>
      </w:r>
      <w:r w:rsidR="007804B0">
        <w:rPr>
          <w:i w:val="0"/>
          <w:color w:val="000000" w:themeColor="text1"/>
          <w:sz w:val="18"/>
        </w:rPr>
        <w:t xml:space="preserve"> </w:t>
      </w:r>
    </w:p>
    <w:p w14:paraId="24E72863" w14:textId="60EF56EB" w:rsidR="007B179B" w:rsidRPr="00787E17" w:rsidRDefault="00454C82" w:rsidP="007B179B">
      <w:pPr>
        <w:rPr>
          <w:b/>
          <w:color w:val="000000" w:themeColor="text1"/>
          <w:sz w:val="18"/>
        </w:rPr>
      </w:pPr>
      <w:r w:rsidRPr="00787E17">
        <w:rPr>
          <w:b/>
          <w:color w:val="000000" w:themeColor="text1"/>
          <w:sz w:val="18"/>
        </w:rPr>
        <w:t>Drew Lewis</w:t>
      </w:r>
      <w:r w:rsidR="007B179B" w:rsidRPr="00787E17">
        <w:rPr>
          <w:b/>
          <w:color w:val="000000" w:themeColor="text1"/>
          <w:sz w:val="18"/>
        </w:rPr>
        <w:t>, Secretary</w:t>
      </w:r>
      <w:r w:rsidR="007B179B" w:rsidRPr="00787E17">
        <w:rPr>
          <w:b/>
          <w:color w:val="000000" w:themeColor="text1"/>
          <w:sz w:val="18"/>
        </w:rPr>
        <w:tab/>
      </w:r>
      <w:r w:rsidR="007B179B" w:rsidRPr="00787E17">
        <w:rPr>
          <w:b/>
          <w:color w:val="000000" w:themeColor="text1"/>
          <w:sz w:val="18"/>
        </w:rPr>
        <w:tab/>
      </w:r>
      <w:r w:rsidR="007B179B" w:rsidRPr="00787E17">
        <w:rPr>
          <w:b/>
          <w:color w:val="000000" w:themeColor="text1"/>
          <w:sz w:val="18"/>
        </w:rPr>
        <w:tab/>
      </w:r>
      <w:r w:rsidR="00787E17" w:rsidRPr="00787E17">
        <w:rPr>
          <w:b/>
          <w:color w:val="000000" w:themeColor="text1"/>
          <w:sz w:val="18"/>
        </w:rPr>
        <w:tab/>
      </w:r>
      <w:r w:rsidR="009831DE">
        <w:rPr>
          <w:b/>
          <w:color w:val="000000" w:themeColor="text1"/>
          <w:sz w:val="18"/>
        </w:rPr>
        <w:tab/>
      </w:r>
      <w:r w:rsidR="0096139E" w:rsidRPr="00787E17">
        <w:rPr>
          <w:b/>
          <w:color w:val="000000" w:themeColor="text1"/>
          <w:sz w:val="18"/>
        </w:rPr>
        <w:t>John Neil</w:t>
      </w:r>
      <w:r w:rsidR="007B179B" w:rsidRPr="00787E17">
        <w:rPr>
          <w:b/>
          <w:color w:val="000000" w:themeColor="text1"/>
          <w:sz w:val="18"/>
        </w:rPr>
        <w:t>, Community Service</w:t>
      </w:r>
      <w:r w:rsidR="00207E63">
        <w:rPr>
          <w:b/>
          <w:color w:val="000000" w:themeColor="text1"/>
          <w:sz w:val="18"/>
        </w:rPr>
        <w:t xml:space="preserve"> </w:t>
      </w:r>
    </w:p>
    <w:p w14:paraId="530536C1" w14:textId="54238F8D" w:rsidR="007B179B" w:rsidRPr="00787E17" w:rsidRDefault="00744129" w:rsidP="007B179B">
      <w:pPr>
        <w:rPr>
          <w:b/>
          <w:color w:val="000000" w:themeColor="text1"/>
          <w:sz w:val="18"/>
        </w:rPr>
      </w:pPr>
      <w:r w:rsidRPr="00787E17">
        <w:rPr>
          <w:b/>
          <w:color w:val="000000" w:themeColor="text1"/>
          <w:sz w:val="18"/>
        </w:rPr>
        <w:t>Robert Borish,</w:t>
      </w:r>
      <w:r w:rsidR="0096139E" w:rsidRPr="00787E17">
        <w:rPr>
          <w:b/>
          <w:color w:val="000000" w:themeColor="text1"/>
          <w:sz w:val="18"/>
        </w:rPr>
        <w:t xml:space="preserve"> Trea</w:t>
      </w:r>
      <w:r w:rsidR="00FD2FBB" w:rsidRPr="00787E17">
        <w:rPr>
          <w:b/>
          <w:color w:val="000000" w:themeColor="text1"/>
          <w:sz w:val="18"/>
        </w:rPr>
        <w:t>surer</w:t>
      </w:r>
      <w:r w:rsidR="009831DE">
        <w:rPr>
          <w:b/>
          <w:color w:val="000000" w:themeColor="text1"/>
          <w:sz w:val="18"/>
        </w:rPr>
        <w:t xml:space="preserve"> (Absent)</w:t>
      </w:r>
      <w:r w:rsidR="007804B0">
        <w:rPr>
          <w:b/>
          <w:color w:val="000000" w:themeColor="text1"/>
          <w:sz w:val="18"/>
        </w:rPr>
        <w:tab/>
      </w:r>
      <w:r w:rsidR="00FD2FBB" w:rsidRPr="00787E17">
        <w:rPr>
          <w:b/>
          <w:color w:val="000000" w:themeColor="text1"/>
          <w:sz w:val="18"/>
        </w:rPr>
        <w:tab/>
      </w:r>
      <w:r w:rsidR="00FD2FBB" w:rsidRPr="00787E17">
        <w:rPr>
          <w:b/>
          <w:color w:val="000000" w:themeColor="text1"/>
          <w:sz w:val="18"/>
        </w:rPr>
        <w:tab/>
      </w:r>
      <w:r w:rsidR="009831DE">
        <w:rPr>
          <w:b/>
          <w:color w:val="000000" w:themeColor="text1"/>
          <w:sz w:val="18"/>
        </w:rPr>
        <w:t>L</w:t>
      </w:r>
      <w:r w:rsidRPr="00787E17">
        <w:rPr>
          <w:b/>
          <w:color w:val="000000" w:themeColor="text1"/>
          <w:sz w:val="18"/>
        </w:rPr>
        <w:t>oretta Butts</w:t>
      </w:r>
      <w:r w:rsidR="007B179B" w:rsidRPr="00787E17">
        <w:rPr>
          <w:b/>
          <w:color w:val="000000" w:themeColor="text1"/>
          <w:sz w:val="18"/>
        </w:rPr>
        <w:t>, International Service</w:t>
      </w:r>
      <w:r w:rsidR="007E4DDA">
        <w:rPr>
          <w:b/>
          <w:color w:val="000000" w:themeColor="text1"/>
          <w:sz w:val="18"/>
        </w:rPr>
        <w:t xml:space="preserve"> </w:t>
      </w:r>
    </w:p>
    <w:p w14:paraId="0A126D52" w14:textId="2692FB6A" w:rsidR="00787E17" w:rsidRPr="00787E17" w:rsidRDefault="0096139E" w:rsidP="007B179B">
      <w:pPr>
        <w:rPr>
          <w:b/>
          <w:color w:val="000000" w:themeColor="text1"/>
          <w:sz w:val="18"/>
        </w:rPr>
      </w:pPr>
      <w:r w:rsidRPr="00787E17">
        <w:rPr>
          <w:b/>
          <w:color w:val="000000" w:themeColor="text1"/>
          <w:sz w:val="18"/>
        </w:rPr>
        <w:t>Steve Hodgson</w:t>
      </w:r>
      <w:r w:rsidR="007B179B" w:rsidRPr="00787E17">
        <w:rPr>
          <w:b/>
          <w:color w:val="000000" w:themeColor="text1"/>
          <w:sz w:val="18"/>
        </w:rPr>
        <w:t>, President Elect</w:t>
      </w:r>
      <w:r w:rsidR="007E4DDA">
        <w:rPr>
          <w:b/>
          <w:color w:val="000000" w:themeColor="text1"/>
          <w:sz w:val="18"/>
        </w:rPr>
        <w:tab/>
      </w:r>
      <w:r w:rsidR="007E4DDA">
        <w:rPr>
          <w:b/>
          <w:color w:val="000000" w:themeColor="text1"/>
          <w:sz w:val="18"/>
        </w:rPr>
        <w:tab/>
      </w:r>
      <w:r w:rsidR="007804B0">
        <w:rPr>
          <w:b/>
          <w:color w:val="000000" w:themeColor="text1"/>
          <w:sz w:val="18"/>
        </w:rPr>
        <w:tab/>
      </w:r>
      <w:r w:rsidR="009831DE">
        <w:rPr>
          <w:b/>
          <w:color w:val="000000" w:themeColor="text1"/>
          <w:sz w:val="18"/>
        </w:rPr>
        <w:tab/>
      </w:r>
      <w:r w:rsidRPr="00787E17">
        <w:rPr>
          <w:b/>
          <w:color w:val="000000" w:themeColor="text1"/>
          <w:sz w:val="18"/>
        </w:rPr>
        <w:t>Sabrina Harper</w:t>
      </w:r>
      <w:r w:rsidR="00FD2FBB" w:rsidRPr="00787E17">
        <w:rPr>
          <w:b/>
          <w:color w:val="000000" w:themeColor="text1"/>
          <w:sz w:val="18"/>
        </w:rPr>
        <w:t>,</w:t>
      </w:r>
      <w:r w:rsidRPr="00787E17">
        <w:rPr>
          <w:b/>
          <w:color w:val="000000" w:themeColor="text1"/>
          <w:sz w:val="18"/>
        </w:rPr>
        <w:t xml:space="preserve"> </w:t>
      </w:r>
      <w:r w:rsidR="007B179B" w:rsidRPr="00787E17">
        <w:rPr>
          <w:b/>
          <w:color w:val="000000" w:themeColor="text1"/>
          <w:sz w:val="18"/>
        </w:rPr>
        <w:t>Youth Service</w:t>
      </w:r>
      <w:r w:rsidR="00FD2FBB" w:rsidRPr="00787E17">
        <w:rPr>
          <w:b/>
          <w:color w:val="000000" w:themeColor="text1"/>
          <w:sz w:val="18"/>
        </w:rPr>
        <w:t xml:space="preserve"> </w:t>
      </w:r>
    </w:p>
    <w:p w14:paraId="7FF8A925" w14:textId="6FC3E37A" w:rsidR="006603B4" w:rsidRPr="00787E17" w:rsidRDefault="0096139E" w:rsidP="007B179B">
      <w:pPr>
        <w:rPr>
          <w:b/>
          <w:color w:val="000000" w:themeColor="text1"/>
          <w:sz w:val="18"/>
        </w:rPr>
      </w:pPr>
      <w:r w:rsidRPr="00787E17">
        <w:rPr>
          <w:b/>
          <w:color w:val="000000" w:themeColor="text1"/>
          <w:sz w:val="18"/>
        </w:rPr>
        <w:t xml:space="preserve">Charles Bourbeau, </w:t>
      </w:r>
      <w:r w:rsidR="007B179B" w:rsidRPr="00787E17">
        <w:rPr>
          <w:b/>
          <w:color w:val="000000" w:themeColor="text1"/>
          <w:sz w:val="18"/>
        </w:rPr>
        <w:t>Past Pr</w:t>
      </w:r>
      <w:r w:rsidR="00FD2FBB" w:rsidRPr="00787E17">
        <w:rPr>
          <w:b/>
          <w:color w:val="000000" w:themeColor="text1"/>
          <w:sz w:val="18"/>
        </w:rPr>
        <w:t>esident</w:t>
      </w:r>
      <w:r w:rsidR="00FD2FBB" w:rsidRPr="00787E17">
        <w:rPr>
          <w:b/>
          <w:color w:val="000000" w:themeColor="text1"/>
          <w:sz w:val="18"/>
        </w:rPr>
        <w:tab/>
      </w:r>
      <w:r w:rsidR="007804B0">
        <w:rPr>
          <w:b/>
          <w:color w:val="000000" w:themeColor="text1"/>
          <w:sz w:val="18"/>
        </w:rPr>
        <w:tab/>
      </w:r>
      <w:r w:rsidR="009831DE">
        <w:rPr>
          <w:b/>
          <w:color w:val="000000" w:themeColor="text1"/>
          <w:sz w:val="18"/>
        </w:rPr>
        <w:tab/>
      </w:r>
      <w:r w:rsidR="007B179B" w:rsidRPr="00787E17">
        <w:rPr>
          <w:b/>
          <w:color w:val="000000" w:themeColor="text1"/>
          <w:sz w:val="18"/>
        </w:rPr>
        <w:t>Rich Johnson, Vocational Service</w:t>
      </w:r>
      <w:r w:rsidR="005E51AB">
        <w:rPr>
          <w:b/>
          <w:color w:val="000000" w:themeColor="text1"/>
          <w:sz w:val="18"/>
        </w:rPr>
        <w:t xml:space="preserve"> </w:t>
      </w:r>
    </w:p>
    <w:p w14:paraId="017DDFCA" w14:textId="0A34CC6C" w:rsidR="00872DD5" w:rsidRPr="00787E17" w:rsidRDefault="007B179B" w:rsidP="007B179B">
      <w:pPr>
        <w:rPr>
          <w:b/>
          <w:color w:val="000000" w:themeColor="text1"/>
          <w:sz w:val="18"/>
        </w:rPr>
      </w:pPr>
      <w:r w:rsidRPr="00787E17">
        <w:rPr>
          <w:b/>
          <w:color w:val="000000" w:themeColor="text1"/>
          <w:sz w:val="18"/>
        </w:rPr>
        <w:t>Ken Weathers, Executive Secretary</w:t>
      </w:r>
      <w:r w:rsidR="00AC6736">
        <w:rPr>
          <w:b/>
          <w:color w:val="000000" w:themeColor="text1"/>
          <w:sz w:val="18"/>
        </w:rPr>
        <w:tab/>
      </w:r>
      <w:r w:rsidR="007E4DDA">
        <w:rPr>
          <w:b/>
          <w:color w:val="000000" w:themeColor="text1"/>
          <w:sz w:val="18"/>
        </w:rPr>
        <w:tab/>
      </w:r>
      <w:r w:rsidR="009831DE">
        <w:rPr>
          <w:b/>
          <w:color w:val="000000" w:themeColor="text1"/>
          <w:sz w:val="18"/>
        </w:rPr>
        <w:tab/>
      </w:r>
      <w:r w:rsidR="00744129" w:rsidRPr="00787E17">
        <w:rPr>
          <w:b/>
          <w:color w:val="000000" w:themeColor="text1"/>
          <w:sz w:val="18"/>
        </w:rPr>
        <w:t>Davina Bergin</w:t>
      </w:r>
      <w:r w:rsidR="008579D5" w:rsidRPr="00787E17">
        <w:rPr>
          <w:b/>
          <w:color w:val="000000" w:themeColor="text1"/>
          <w:sz w:val="18"/>
        </w:rPr>
        <w:t>, Rotary Foundation</w:t>
      </w:r>
      <w:r w:rsidR="007E4DDA">
        <w:rPr>
          <w:b/>
          <w:color w:val="000000" w:themeColor="text1"/>
          <w:sz w:val="18"/>
        </w:rPr>
        <w:t xml:space="preserve"> </w:t>
      </w:r>
    </w:p>
    <w:p w14:paraId="54FEF8DC" w14:textId="7B5F1851" w:rsidR="008700F9" w:rsidRDefault="008700F9" w:rsidP="006321C5">
      <w:pPr>
        <w:rPr>
          <w:b/>
          <w:color w:val="000000" w:themeColor="text1"/>
          <w:sz w:val="18"/>
        </w:rPr>
      </w:pPr>
      <w:r>
        <w:rPr>
          <w:b/>
          <w:color w:val="000000" w:themeColor="text1"/>
          <w:sz w:val="18"/>
        </w:rPr>
        <w:t xml:space="preserve">Jackie </w:t>
      </w:r>
      <w:proofErr w:type="spellStart"/>
      <w:r>
        <w:rPr>
          <w:b/>
          <w:color w:val="000000" w:themeColor="text1"/>
          <w:sz w:val="18"/>
        </w:rPr>
        <w:t>Lerno</w:t>
      </w:r>
      <w:proofErr w:type="spellEnd"/>
      <w:r>
        <w:rPr>
          <w:b/>
          <w:color w:val="000000" w:themeColor="text1"/>
          <w:sz w:val="18"/>
        </w:rPr>
        <w:t>, Membership</w:t>
      </w:r>
      <w:r w:rsidR="00AE4DCB">
        <w:rPr>
          <w:b/>
          <w:color w:val="000000" w:themeColor="text1"/>
          <w:sz w:val="18"/>
        </w:rPr>
        <w:t xml:space="preserve"> </w:t>
      </w:r>
      <w:r w:rsidR="007E4DDA">
        <w:rPr>
          <w:b/>
          <w:color w:val="000000" w:themeColor="text1"/>
          <w:sz w:val="18"/>
        </w:rPr>
        <w:t>(Absent)</w:t>
      </w:r>
      <w:r w:rsidR="00AC6736">
        <w:rPr>
          <w:b/>
          <w:color w:val="000000" w:themeColor="text1"/>
          <w:sz w:val="18"/>
        </w:rPr>
        <w:tab/>
      </w:r>
      <w:r>
        <w:rPr>
          <w:b/>
          <w:color w:val="000000" w:themeColor="text1"/>
          <w:sz w:val="18"/>
        </w:rPr>
        <w:tab/>
      </w:r>
      <w:r w:rsidR="009831DE">
        <w:rPr>
          <w:b/>
          <w:color w:val="000000" w:themeColor="text1"/>
          <w:sz w:val="18"/>
        </w:rPr>
        <w:tab/>
      </w:r>
      <w:r>
        <w:rPr>
          <w:b/>
          <w:color w:val="000000" w:themeColor="text1"/>
          <w:sz w:val="18"/>
        </w:rPr>
        <w:t>Joel Clay, Membership</w:t>
      </w:r>
    </w:p>
    <w:p w14:paraId="549DFDC4" w14:textId="3094880E" w:rsidR="005E51AB" w:rsidRDefault="00872DD5" w:rsidP="006321C5">
      <w:pPr>
        <w:rPr>
          <w:b/>
          <w:color w:val="000000" w:themeColor="text1"/>
          <w:sz w:val="18"/>
        </w:rPr>
      </w:pPr>
      <w:r w:rsidRPr="00787E17">
        <w:rPr>
          <w:b/>
          <w:color w:val="000000" w:themeColor="text1"/>
          <w:sz w:val="18"/>
        </w:rPr>
        <w:t>Ted Jacobson</w:t>
      </w:r>
      <w:r w:rsidR="00787E17" w:rsidRPr="00787E17">
        <w:rPr>
          <w:b/>
          <w:color w:val="000000" w:themeColor="text1"/>
          <w:sz w:val="18"/>
        </w:rPr>
        <w:t>,</w:t>
      </w:r>
      <w:r w:rsidR="0020293A">
        <w:rPr>
          <w:b/>
          <w:color w:val="000000" w:themeColor="text1"/>
          <w:sz w:val="18"/>
        </w:rPr>
        <w:t xml:space="preserve"> Programs </w:t>
      </w:r>
      <w:r w:rsidR="007804B0">
        <w:rPr>
          <w:b/>
          <w:color w:val="000000" w:themeColor="text1"/>
          <w:sz w:val="18"/>
        </w:rPr>
        <w:t xml:space="preserve">Chair </w:t>
      </w:r>
      <w:r w:rsidR="009831DE">
        <w:rPr>
          <w:b/>
          <w:color w:val="000000" w:themeColor="text1"/>
          <w:sz w:val="18"/>
        </w:rPr>
        <w:t xml:space="preserve">(Absent) </w:t>
      </w:r>
      <w:r w:rsidR="007804B0">
        <w:rPr>
          <w:b/>
          <w:color w:val="000000" w:themeColor="text1"/>
          <w:sz w:val="18"/>
        </w:rPr>
        <w:t>(</w:t>
      </w:r>
      <w:r w:rsidRPr="00787E17">
        <w:rPr>
          <w:b/>
          <w:color w:val="000000" w:themeColor="text1"/>
          <w:sz w:val="18"/>
        </w:rPr>
        <w:t>Non</w:t>
      </w:r>
      <w:r w:rsidR="00AE4DCB">
        <w:rPr>
          <w:b/>
          <w:color w:val="000000" w:themeColor="text1"/>
          <w:sz w:val="18"/>
        </w:rPr>
        <w:t>-</w:t>
      </w:r>
      <w:r w:rsidRPr="00787E17">
        <w:rPr>
          <w:b/>
          <w:color w:val="000000" w:themeColor="text1"/>
          <w:sz w:val="18"/>
        </w:rPr>
        <w:t>Board</w:t>
      </w:r>
      <w:r w:rsidR="00787E17" w:rsidRPr="00787E17">
        <w:rPr>
          <w:b/>
          <w:color w:val="000000" w:themeColor="text1"/>
          <w:sz w:val="18"/>
        </w:rPr>
        <w:t>)</w:t>
      </w:r>
      <w:r w:rsidR="005E51AB">
        <w:rPr>
          <w:b/>
          <w:color w:val="000000" w:themeColor="text1"/>
          <w:sz w:val="18"/>
        </w:rPr>
        <w:tab/>
      </w:r>
      <w:r w:rsidR="0020293A">
        <w:rPr>
          <w:b/>
          <w:color w:val="000000" w:themeColor="text1"/>
          <w:sz w:val="18"/>
        </w:rPr>
        <w:t>Tom Zirk, Website/</w:t>
      </w:r>
      <w:r w:rsidR="005E51AB" w:rsidRPr="00787E17">
        <w:rPr>
          <w:b/>
          <w:color w:val="000000" w:themeColor="text1"/>
          <w:sz w:val="18"/>
        </w:rPr>
        <w:t>Publicity (Non</w:t>
      </w:r>
      <w:r w:rsidR="00AE4DCB">
        <w:rPr>
          <w:b/>
          <w:color w:val="000000" w:themeColor="text1"/>
          <w:sz w:val="18"/>
        </w:rPr>
        <w:t>-</w:t>
      </w:r>
      <w:r w:rsidR="005E51AB" w:rsidRPr="00787E17">
        <w:rPr>
          <w:b/>
          <w:color w:val="000000" w:themeColor="text1"/>
          <w:sz w:val="18"/>
        </w:rPr>
        <w:t>Board</w:t>
      </w:r>
      <w:r w:rsidR="005E51AB" w:rsidRPr="007E4DDA">
        <w:rPr>
          <w:b/>
          <w:color w:val="000000" w:themeColor="text1"/>
          <w:sz w:val="18"/>
        </w:rPr>
        <w:t>)</w:t>
      </w:r>
      <w:r w:rsidR="007E4DDA" w:rsidRPr="007E4DDA">
        <w:rPr>
          <w:b/>
          <w:color w:val="000000" w:themeColor="text1"/>
          <w:sz w:val="18"/>
        </w:rPr>
        <w:t xml:space="preserve"> </w:t>
      </w:r>
      <w:r w:rsidR="007E4DDA">
        <w:rPr>
          <w:b/>
          <w:color w:val="000000" w:themeColor="text1"/>
          <w:sz w:val="18"/>
        </w:rPr>
        <w:t>(Absent)</w:t>
      </w:r>
      <w:r w:rsidR="005E51AB" w:rsidRPr="00787E17">
        <w:rPr>
          <w:b/>
          <w:i/>
          <w:color w:val="000000" w:themeColor="text1"/>
          <w:sz w:val="18"/>
        </w:rPr>
        <w:tab/>
      </w:r>
      <w:r w:rsidR="007E4DDA">
        <w:rPr>
          <w:b/>
          <w:i/>
          <w:color w:val="000000" w:themeColor="text1"/>
          <w:sz w:val="18"/>
        </w:rPr>
        <w:t xml:space="preserve"> </w:t>
      </w:r>
    </w:p>
    <w:p w14:paraId="4C1D3872" w14:textId="25EA59FA" w:rsidR="00FD2FBB" w:rsidRPr="008700F9" w:rsidRDefault="00787E17" w:rsidP="006321C5">
      <w:pPr>
        <w:rPr>
          <w:b/>
          <w:color w:val="000000" w:themeColor="text1"/>
          <w:sz w:val="18"/>
        </w:rPr>
      </w:pPr>
      <w:r w:rsidRPr="00787E17">
        <w:rPr>
          <w:b/>
          <w:color w:val="000000" w:themeColor="text1"/>
          <w:sz w:val="18"/>
        </w:rPr>
        <w:t>J</w:t>
      </w:r>
      <w:r w:rsidR="00872DD5" w:rsidRPr="00787E17">
        <w:rPr>
          <w:b/>
          <w:color w:val="000000" w:themeColor="text1"/>
          <w:sz w:val="18"/>
        </w:rPr>
        <w:t>ohn</w:t>
      </w:r>
      <w:r w:rsidR="0020293A">
        <w:rPr>
          <w:b/>
          <w:color w:val="000000" w:themeColor="text1"/>
          <w:sz w:val="18"/>
        </w:rPr>
        <w:t xml:space="preserve"> Donovan, Scholarships</w:t>
      </w:r>
      <w:r w:rsidR="007804B0">
        <w:rPr>
          <w:b/>
          <w:color w:val="000000" w:themeColor="text1"/>
          <w:sz w:val="18"/>
        </w:rPr>
        <w:t xml:space="preserve"> (Absent)</w:t>
      </w:r>
      <w:r w:rsidR="0020293A">
        <w:rPr>
          <w:b/>
          <w:color w:val="000000" w:themeColor="text1"/>
          <w:sz w:val="18"/>
        </w:rPr>
        <w:t xml:space="preserve"> </w:t>
      </w:r>
      <w:r w:rsidR="00872DD5" w:rsidRPr="00787E17">
        <w:rPr>
          <w:b/>
          <w:color w:val="000000" w:themeColor="text1"/>
          <w:sz w:val="18"/>
        </w:rPr>
        <w:t>(Non</w:t>
      </w:r>
      <w:r w:rsidR="00AE4DCB">
        <w:rPr>
          <w:b/>
          <w:color w:val="000000" w:themeColor="text1"/>
          <w:sz w:val="18"/>
        </w:rPr>
        <w:t>-</w:t>
      </w:r>
      <w:r w:rsidR="00C0763A" w:rsidRPr="00787E17">
        <w:rPr>
          <w:b/>
          <w:color w:val="000000" w:themeColor="text1"/>
          <w:sz w:val="18"/>
        </w:rPr>
        <w:t>Board</w:t>
      </w:r>
      <w:r w:rsidR="00872DD5" w:rsidRPr="00787E17">
        <w:rPr>
          <w:b/>
          <w:color w:val="000000" w:themeColor="text1"/>
          <w:sz w:val="18"/>
        </w:rPr>
        <w:t>)</w:t>
      </w:r>
      <w:r w:rsidRPr="00787E17">
        <w:rPr>
          <w:b/>
          <w:color w:val="000000" w:themeColor="text1"/>
          <w:sz w:val="18"/>
        </w:rPr>
        <w:t xml:space="preserve">     </w:t>
      </w:r>
      <w:r w:rsidR="005E51AB">
        <w:rPr>
          <w:b/>
          <w:color w:val="000000" w:themeColor="text1"/>
          <w:sz w:val="18"/>
        </w:rPr>
        <w:tab/>
      </w:r>
    </w:p>
    <w:p w14:paraId="180B4B01" w14:textId="77777777" w:rsidR="00787E17" w:rsidRPr="00787E17" w:rsidRDefault="00787E17" w:rsidP="006321C5">
      <w:pPr>
        <w:rPr>
          <w:b/>
          <w:i/>
          <w:color w:val="000000" w:themeColor="text1"/>
          <w:sz w:val="18"/>
        </w:rPr>
      </w:pPr>
      <w:r w:rsidRPr="00787E17">
        <w:rPr>
          <w:b/>
          <w:i/>
          <w:color w:val="000000" w:themeColor="text1"/>
          <w:sz w:val="18"/>
        </w:rPr>
        <w:tab/>
      </w:r>
    </w:p>
    <w:p w14:paraId="044913D3" w14:textId="77777777" w:rsidR="0087249F" w:rsidRPr="00F20833" w:rsidRDefault="0087249F" w:rsidP="00FD2FBB">
      <w:pPr>
        <w:pStyle w:val="Heading1"/>
      </w:pPr>
    </w:p>
    <w:p w14:paraId="028A2A72" w14:textId="77777777" w:rsidR="00FD2FBB" w:rsidRDefault="00FD2FBB" w:rsidP="00FD2FBB">
      <w:pPr>
        <w:pStyle w:val="ListParagraph"/>
        <w:rPr>
          <w:color w:val="000000" w:themeColor="text1"/>
        </w:rPr>
      </w:pPr>
    </w:p>
    <w:p w14:paraId="098B1203" w14:textId="77777777" w:rsidR="00FD2FBB" w:rsidRDefault="00FD2FBB" w:rsidP="00FD2FBB">
      <w:pPr>
        <w:pStyle w:val="ListParagraph"/>
        <w:numPr>
          <w:ilvl w:val="0"/>
          <w:numId w:val="15"/>
        </w:numPr>
        <w:rPr>
          <w:color w:val="000000" w:themeColor="text1"/>
        </w:rPr>
      </w:pPr>
      <w:r w:rsidRPr="00FD2FBB">
        <w:rPr>
          <w:color w:val="000000" w:themeColor="text1"/>
        </w:rPr>
        <w:t>CALL TO ORDER AND WELCOME (</w:t>
      </w:r>
      <w:r>
        <w:rPr>
          <w:color w:val="000000" w:themeColor="text1"/>
        </w:rPr>
        <w:t>Idler</w:t>
      </w:r>
      <w:r w:rsidRPr="00FD2FBB">
        <w:rPr>
          <w:color w:val="000000" w:themeColor="text1"/>
        </w:rPr>
        <w:t>)</w:t>
      </w:r>
      <w:r w:rsidR="00872DD5">
        <w:rPr>
          <w:color w:val="000000" w:themeColor="text1"/>
        </w:rPr>
        <w:t xml:space="preserve">  </w:t>
      </w:r>
    </w:p>
    <w:p w14:paraId="373EB238" w14:textId="7340E077" w:rsidR="00872DD5" w:rsidRDefault="00872DD5" w:rsidP="00872DD5">
      <w:pPr>
        <w:pStyle w:val="ListParagraph"/>
        <w:numPr>
          <w:ilvl w:val="1"/>
          <w:numId w:val="15"/>
        </w:numPr>
        <w:rPr>
          <w:color w:val="000000" w:themeColor="text1"/>
        </w:rPr>
      </w:pPr>
      <w:r>
        <w:rPr>
          <w:color w:val="000000" w:themeColor="text1"/>
        </w:rPr>
        <w:t>The meeting was called to order at 11:0</w:t>
      </w:r>
      <w:r w:rsidR="009831DE">
        <w:rPr>
          <w:color w:val="000000" w:themeColor="text1"/>
        </w:rPr>
        <w:t>0</w:t>
      </w:r>
      <w:r>
        <w:rPr>
          <w:color w:val="000000" w:themeColor="text1"/>
        </w:rPr>
        <w:t xml:space="preserve"> AM</w:t>
      </w:r>
    </w:p>
    <w:p w14:paraId="7B47D07E" w14:textId="77777777" w:rsidR="00FD2FBB" w:rsidRPr="00FD2FBB" w:rsidRDefault="00FD2FBB" w:rsidP="00FD2FBB">
      <w:pPr>
        <w:pStyle w:val="ListParagraph"/>
        <w:rPr>
          <w:color w:val="000000" w:themeColor="text1"/>
        </w:rPr>
      </w:pPr>
    </w:p>
    <w:p w14:paraId="0D16719B" w14:textId="77777777"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FD2FBB">
        <w:rPr>
          <w:color w:val="000000" w:themeColor="text1"/>
        </w:rPr>
        <w:t>Idler</w:t>
      </w:r>
      <w:r w:rsidR="001E1288">
        <w:rPr>
          <w:color w:val="000000" w:themeColor="text1"/>
        </w:rPr>
        <w:t>)</w:t>
      </w:r>
    </w:p>
    <w:p w14:paraId="3110F64A" w14:textId="036323CB" w:rsidR="00872DD5" w:rsidRDefault="009831DE" w:rsidP="00872DD5">
      <w:pPr>
        <w:numPr>
          <w:ilvl w:val="1"/>
          <w:numId w:val="15"/>
        </w:numPr>
        <w:rPr>
          <w:color w:val="000000" w:themeColor="text1"/>
        </w:rPr>
      </w:pPr>
      <w:r>
        <w:rPr>
          <w:color w:val="000000" w:themeColor="text1"/>
        </w:rPr>
        <w:t>Ryan Fields was introduced as a guest.</w:t>
      </w:r>
    </w:p>
    <w:p w14:paraId="72C54A73" w14:textId="77777777" w:rsidR="0087249F" w:rsidRPr="00F20833" w:rsidRDefault="0087249F" w:rsidP="006966D4">
      <w:pPr>
        <w:ind w:left="360"/>
        <w:rPr>
          <w:color w:val="000000" w:themeColor="text1"/>
        </w:rPr>
      </w:pPr>
    </w:p>
    <w:p w14:paraId="15C60841" w14:textId="77777777" w:rsidR="007B179B" w:rsidRDefault="001E1288" w:rsidP="007B179B">
      <w:pPr>
        <w:numPr>
          <w:ilvl w:val="0"/>
          <w:numId w:val="15"/>
        </w:numPr>
        <w:rPr>
          <w:color w:val="000000" w:themeColor="text1"/>
        </w:rPr>
      </w:pPr>
      <w:r>
        <w:rPr>
          <w:color w:val="000000" w:themeColor="text1"/>
        </w:rPr>
        <w:t>ADDITION OF AGENDA ITEMS (</w:t>
      </w:r>
      <w:r w:rsidR="00FD2FBB">
        <w:rPr>
          <w:color w:val="000000" w:themeColor="text1"/>
        </w:rPr>
        <w:t>Idler</w:t>
      </w:r>
      <w:r>
        <w:rPr>
          <w:color w:val="000000" w:themeColor="text1"/>
        </w:rPr>
        <w:t>)</w:t>
      </w:r>
      <w:r w:rsidR="00872DD5">
        <w:rPr>
          <w:color w:val="000000" w:themeColor="text1"/>
        </w:rPr>
        <w:tab/>
      </w:r>
    </w:p>
    <w:p w14:paraId="69375D6F" w14:textId="460366CA" w:rsidR="00207E63" w:rsidRDefault="009831DE" w:rsidP="00207E63">
      <w:pPr>
        <w:numPr>
          <w:ilvl w:val="1"/>
          <w:numId w:val="15"/>
        </w:numPr>
        <w:rPr>
          <w:color w:val="000000" w:themeColor="text1"/>
        </w:rPr>
      </w:pPr>
      <w:r>
        <w:rPr>
          <w:color w:val="000000" w:themeColor="text1"/>
        </w:rPr>
        <w:t>None</w:t>
      </w:r>
    </w:p>
    <w:p w14:paraId="0C085188" w14:textId="77777777" w:rsidR="005E51AB" w:rsidRDefault="005E51AB" w:rsidP="005E51AB">
      <w:pPr>
        <w:ind w:left="720"/>
        <w:rPr>
          <w:color w:val="000000" w:themeColor="text1"/>
        </w:rPr>
      </w:pPr>
    </w:p>
    <w:p w14:paraId="362C7898" w14:textId="77777777" w:rsidR="007B179B" w:rsidRDefault="001E1288" w:rsidP="007B179B">
      <w:pPr>
        <w:numPr>
          <w:ilvl w:val="0"/>
          <w:numId w:val="15"/>
        </w:numPr>
        <w:rPr>
          <w:color w:val="000000" w:themeColor="text1"/>
        </w:rPr>
      </w:pPr>
      <w:r>
        <w:rPr>
          <w:color w:val="000000" w:themeColor="text1"/>
        </w:rPr>
        <w:t>SECRETARY’S REPORT (Lewis)</w:t>
      </w:r>
    </w:p>
    <w:p w14:paraId="631B1CCF" w14:textId="288C6E41" w:rsidR="0020293A" w:rsidRDefault="00207E63" w:rsidP="00872DD5">
      <w:pPr>
        <w:numPr>
          <w:ilvl w:val="1"/>
          <w:numId w:val="15"/>
        </w:numPr>
        <w:rPr>
          <w:color w:val="000000" w:themeColor="text1"/>
        </w:rPr>
      </w:pPr>
      <w:r>
        <w:rPr>
          <w:color w:val="000000" w:themeColor="text1"/>
        </w:rPr>
        <w:t xml:space="preserve">Lewis presented the draft meeting minutes from </w:t>
      </w:r>
      <w:r w:rsidR="009831DE">
        <w:rPr>
          <w:color w:val="000000" w:themeColor="text1"/>
        </w:rPr>
        <w:t>March 20</w:t>
      </w:r>
      <w:r w:rsidR="009831DE" w:rsidRPr="009831DE">
        <w:rPr>
          <w:color w:val="000000" w:themeColor="text1"/>
          <w:vertAlign w:val="superscript"/>
        </w:rPr>
        <w:t>th</w:t>
      </w:r>
      <w:r w:rsidR="009831DE">
        <w:rPr>
          <w:color w:val="000000" w:themeColor="text1"/>
        </w:rPr>
        <w:t>, 2019</w:t>
      </w:r>
      <w:r w:rsidR="007E4DDA">
        <w:rPr>
          <w:color w:val="000000" w:themeColor="text1"/>
        </w:rPr>
        <w:t xml:space="preserve">.  </w:t>
      </w:r>
      <w:r w:rsidR="009831DE">
        <w:rPr>
          <w:color w:val="000000" w:themeColor="text1"/>
        </w:rPr>
        <w:t>Weathers moved to approve, second by Hodgson, approved.  Lewis will continue to send the draft meeting minutes via email.  It will be assumed board members are voting to APPROVE the minutes if they do not respond with changes/corrections.</w:t>
      </w:r>
    </w:p>
    <w:p w14:paraId="222D16E1" w14:textId="77777777" w:rsidR="00F265D0" w:rsidRDefault="00F265D0" w:rsidP="00F265D0">
      <w:pPr>
        <w:pStyle w:val="ColorfulList-Accent11"/>
        <w:ind w:left="1440"/>
        <w:rPr>
          <w:color w:val="000000" w:themeColor="text1"/>
        </w:rPr>
      </w:pPr>
    </w:p>
    <w:p w14:paraId="36D37BDF" w14:textId="77777777" w:rsidR="007B179B" w:rsidRDefault="001E1288" w:rsidP="007B179B">
      <w:pPr>
        <w:numPr>
          <w:ilvl w:val="0"/>
          <w:numId w:val="15"/>
        </w:numPr>
        <w:rPr>
          <w:color w:val="000000" w:themeColor="text1"/>
        </w:rPr>
      </w:pPr>
      <w:r>
        <w:rPr>
          <w:color w:val="000000" w:themeColor="text1"/>
        </w:rPr>
        <w:t>TREASURER’S REPORT (</w:t>
      </w:r>
      <w:r w:rsidR="005E2BE7">
        <w:rPr>
          <w:color w:val="000000" w:themeColor="text1"/>
        </w:rPr>
        <w:t>Borish)</w:t>
      </w:r>
    </w:p>
    <w:p w14:paraId="4C05C2D5" w14:textId="4C7A116D" w:rsidR="00AC6736" w:rsidRDefault="009831DE" w:rsidP="005E51AB">
      <w:pPr>
        <w:numPr>
          <w:ilvl w:val="1"/>
          <w:numId w:val="15"/>
        </w:numPr>
        <w:contextualSpacing/>
        <w:rPr>
          <w:color w:val="000000" w:themeColor="text1"/>
        </w:rPr>
      </w:pPr>
      <w:r>
        <w:rPr>
          <w:color w:val="000000" w:themeColor="text1"/>
        </w:rPr>
        <w:t xml:space="preserve">Idler presented the club financials, including balance sheet and income statement.  The 2018-19 board plans to leave next year’s board $5,000 for operations and $5,000 to the club foundation.  There was discussion about splitting out the dues vs. lunch surcharge on the income statement with no formal action taken.  Clay moved to approve the financials, second by Bergin, approved.  </w:t>
      </w:r>
    </w:p>
    <w:p w14:paraId="1410442B" w14:textId="77777777" w:rsidR="0087249F" w:rsidRPr="005E51AB" w:rsidRDefault="005E51AB" w:rsidP="00207E63">
      <w:pPr>
        <w:ind w:left="1080"/>
        <w:contextualSpacing/>
        <w:rPr>
          <w:color w:val="000000" w:themeColor="text1"/>
        </w:rPr>
      </w:pPr>
      <w:r w:rsidRPr="005E51AB">
        <w:rPr>
          <w:color w:val="000000" w:themeColor="text1"/>
        </w:rPr>
        <w:t xml:space="preserve">  </w:t>
      </w:r>
      <w:r w:rsidR="00787E17" w:rsidRPr="005E51AB">
        <w:rPr>
          <w:color w:val="000000" w:themeColor="text1"/>
        </w:rPr>
        <w:t xml:space="preserve">  </w:t>
      </w:r>
    </w:p>
    <w:p w14:paraId="4F13D07B" w14:textId="77777777" w:rsidR="005338F9" w:rsidRDefault="0011795A" w:rsidP="00A834B6">
      <w:pPr>
        <w:numPr>
          <w:ilvl w:val="0"/>
          <w:numId w:val="15"/>
        </w:numPr>
        <w:contextualSpacing/>
        <w:rPr>
          <w:color w:val="000000" w:themeColor="text1"/>
        </w:rPr>
      </w:pPr>
      <w:r w:rsidRPr="00F20833">
        <w:rPr>
          <w:color w:val="000000" w:themeColor="text1"/>
        </w:rPr>
        <w:t>OLD BUSINESS</w:t>
      </w:r>
    </w:p>
    <w:p w14:paraId="3940DBAD" w14:textId="789D34EB" w:rsidR="00AC6736" w:rsidRDefault="009831DE" w:rsidP="007E4DDA">
      <w:pPr>
        <w:numPr>
          <w:ilvl w:val="1"/>
          <w:numId w:val="15"/>
        </w:numPr>
        <w:contextualSpacing/>
        <w:rPr>
          <w:color w:val="000000" w:themeColor="text1"/>
        </w:rPr>
      </w:pPr>
      <w:r>
        <w:rPr>
          <w:color w:val="000000" w:themeColor="text1"/>
        </w:rPr>
        <w:t>Parents for Joy</w:t>
      </w:r>
    </w:p>
    <w:p w14:paraId="42040B9D" w14:textId="49C64A65" w:rsidR="009831DE" w:rsidRDefault="009831DE" w:rsidP="009831DE">
      <w:pPr>
        <w:numPr>
          <w:ilvl w:val="2"/>
          <w:numId w:val="15"/>
        </w:numPr>
        <w:contextualSpacing/>
        <w:rPr>
          <w:color w:val="000000" w:themeColor="text1"/>
        </w:rPr>
      </w:pPr>
      <w:r>
        <w:rPr>
          <w:color w:val="000000" w:themeColor="text1"/>
        </w:rPr>
        <w:t>Very successful launch</w:t>
      </w:r>
    </w:p>
    <w:p w14:paraId="4C3E528D" w14:textId="5720DF0E" w:rsidR="009831DE" w:rsidRDefault="009831DE" w:rsidP="007E4DDA">
      <w:pPr>
        <w:numPr>
          <w:ilvl w:val="1"/>
          <w:numId w:val="15"/>
        </w:numPr>
        <w:contextualSpacing/>
        <w:rPr>
          <w:color w:val="000000" w:themeColor="text1"/>
        </w:rPr>
      </w:pPr>
      <w:r>
        <w:rPr>
          <w:color w:val="000000" w:themeColor="text1"/>
        </w:rPr>
        <w:t>City Wide Yard Sale</w:t>
      </w:r>
    </w:p>
    <w:p w14:paraId="2319F82D" w14:textId="495217E2" w:rsidR="009831DE" w:rsidRDefault="009831DE" w:rsidP="009831DE">
      <w:pPr>
        <w:numPr>
          <w:ilvl w:val="2"/>
          <w:numId w:val="15"/>
        </w:numPr>
        <w:contextualSpacing/>
        <w:rPr>
          <w:color w:val="000000" w:themeColor="text1"/>
        </w:rPr>
      </w:pPr>
      <w:r>
        <w:rPr>
          <w:color w:val="000000" w:themeColor="text1"/>
        </w:rPr>
        <w:t>Bourbeau gave recap, $251 donating to Parents for Joy</w:t>
      </w:r>
    </w:p>
    <w:p w14:paraId="08384A69" w14:textId="77777777" w:rsidR="006050CF" w:rsidRDefault="006050CF" w:rsidP="006050CF">
      <w:pPr>
        <w:ind w:left="720"/>
        <w:contextualSpacing/>
        <w:rPr>
          <w:color w:val="000000" w:themeColor="text1"/>
        </w:rPr>
      </w:pPr>
    </w:p>
    <w:p w14:paraId="728B481A" w14:textId="77777777" w:rsidR="0011795A" w:rsidRDefault="0011795A" w:rsidP="0011795A">
      <w:pPr>
        <w:numPr>
          <w:ilvl w:val="0"/>
          <w:numId w:val="15"/>
        </w:numPr>
        <w:rPr>
          <w:color w:val="000000" w:themeColor="text1"/>
        </w:rPr>
      </w:pPr>
      <w:r w:rsidRPr="00F20833">
        <w:rPr>
          <w:color w:val="000000" w:themeColor="text1"/>
        </w:rPr>
        <w:t>NEW BUSINESS</w:t>
      </w:r>
    </w:p>
    <w:p w14:paraId="6CDFB76C" w14:textId="77777777" w:rsidR="009831DE" w:rsidRDefault="009831DE" w:rsidP="009831DE">
      <w:pPr>
        <w:pStyle w:val="ListParagraph"/>
        <w:numPr>
          <w:ilvl w:val="1"/>
          <w:numId w:val="31"/>
        </w:numPr>
        <w:rPr>
          <w:color w:val="000000" w:themeColor="text1"/>
        </w:rPr>
      </w:pPr>
      <w:r>
        <w:rPr>
          <w:color w:val="000000" w:themeColor="text1"/>
        </w:rPr>
        <w:t>Boy Scout Sponsorship</w:t>
      </w:r>
    </w:p>
    <w:p w14:paraId="6BF60D93" w14:textId="45285D5B" w:rsidR="009831DE" w:rsidRDefault="009831DE" w:rsidP="009831DE">
      <w:pPr>
        <w:pStyle w:val="ListParagraph"/>
        <w:numPr>
          <w:ilvl w:val="2"/>
          <w:numId w:val="31"/>
        </w:numPr>
        <w:rPr>
          <w:color w:val="000000" w:themeColor="text1"/>
        </w:rPr>
      </w:pPr>
      <w:r>
        <w:rPr>
          <w:color w:val="000000" w:themeColor="text1"/>
        </w:rPr>
        <w:t>Harper presented a request to charter a new Boy Scouts group for girls, with a $500 initial donation.  The board asked to have the Troop leader attend a board meeting to give an overview of the specific requirements and structure of the group during Steve Hodgson’s term as Club President.</w:t>
      </w:r>
    </w:p>
    <w:p w14:paraId="38923A5C" w14:textId="61C6B5D5" w:rsidR="009831DE" w:rsidRDefault="009831DE" w:rsidP="009831DE">
      <w:pPr>
        <w:pStyle w:val="ListParagraph"/>
        <w:numPr>
          <w:ilvl w:val="2"/>
          <w:numId w:val="31"/>
        </w:numPr>
        <w:rPr>
          <w:color w:val="000000" w:themeColor="text1"/>
        </w:rPr>
      </w:pPr>
      <w:r>
        <w:rPr>
          <w:color w:val="000000" w:themeColor="text1"/>
        </w:rPr>
        <w:t xml:space="preserve">Harper also discussed RYLA which was a success.  </w:t>
      </w:r>
    </w:p>
    <w:p w14:paraId="452754B8" w14:textId="548E16A4" w:rsidR="009831DE" w:rsidRDefault="009831DE" w:rsidP="009831DE">
      <w:pPr>
        <w:pStyle w:val="ListParagraph"/>
        <w:numPr>
          <w:ilvl w:val="1"/>
          <w:numId w:val="31"/>
        </w:numPr>
        <w:rPr>
          <w:color w:val="000000" w:themeColor="text1"/>
        </w:rPr>
      </w:pPr>
      <w:r>
        <w:rPr>
          <w:color w:val="000000" w:themeColor="text1"/>
        </w:rPr>
        <w:t>Cory Black Resignation</w:t>
      </w:r>
    </w:p>
    <w:p w14:paraId="6A0761D3" w14:textId="2C7AE268" w:rsidR="009831DE" w:rsidRDefault="009831DE" w:rsidP="009831DE">
      <w:pPr>
        <w:pStyle w:val="ListParagraph"/>
        <w:numPr>
          <w:ilvl w:val="2"/>
          <w:numId w:val="31"/>
        </w:numPr>
        <w:rPr>
          <w:color w:val="000000" w:themeColor="text1"/>
        </w:rPr>
      </w:pPr>
      <w:r>
        <w:rPr>
          <w:color w:val="000000" w:themeColor="text1"/>
        </w:rPr>
        <w:lastRenderedPageBreak/>
        <w:t>Cory has resigned from the club as of 4/15/19.</w:t>
      </w:r>
    </w:p>
    <w:p w14:paraId="014C88A6" w14:textId="6312D21B" w:rsidR="009831DE" w:rsidRDefault="009831DE" w:rsidP="009831DE">
      <w:pPr>
        <w:pStyle w:val="ListParagraph"/>
        <w:numPr>
          <w:ilvl w:val="1"/>
          <w:numId w:val="31"/>
        </w:numPr>
        <w:rPr>
          <w:color w:val="000000" w:themeColor="text1"/>
        </w:rPr>
      </w:pPr>
      <w:r>
        <w:rPr>
          <w:color w:val="000000" w:themeColor="text1"/>
        </w:rPr>
        <w:t>May Board Meeting</w:t>
      </w:r>
    </w:p>
    <w:p w14:paraId="64133856" w14:textId="2BD5E8EB" w:rsidR="009831DE" w:rsidRDefault="009831DE" w:rsidP="009831DE">
      <w:pPr>
        <w:pStyle w:val="ListParagraph"/>
        <w:numPr>
          <w:ilvl w:val="2"/>
          <w:numId w:val="31"/>
        </w:numPr>
        <w:rPr>
          <w:color w:val="000000" w:themeColor="text1"/>
        </w:rPr>
      </w:pPr>
      <w:r>
        <w:rPr>
          <w:color w:val="000000" w:themeColor="text1"/>
        </w:rPr>
        <w:t>Date being moved to May 22</w:t>
      </w:r>
      <w:r w:rsidRPr="009831DE">
        <w:rPr>
          <w:color w:val="000000" w:themeColor="text1"/>
          <w:vertAlign w:val="superscript"/>
        </w:rPr>
        <w:t>nd</w:t>
      </w:r>
      <w:r>
        <w:rPr>
          <w:color w:val="000000" w:themeColor="text1"/>
        </w:rPr>
        <w:t xml:space="preserve">. </w:t>
      </w:r>
    </w:p>
    <w:p w14:paraId="21B45CB5" w14:textId="3022545E" w:rsidR="009831DE" w:rsidRDefault="009831DE" w:rsidP="009831DE">
      <w:pPr>
        <w:pStyle w:val="ListParagraph"/>
        <w:numPr>
          <w:ilvl w:val="1"/>
          <w:numId w:val="31"/>
        </w:numPr>
        <w:rPr>
          <w:color w:val="000000" w:themeColor="text1"/>
        </w:rPr>
      </w:pPr>
      <w:r>
        <w:rPr>
          <w:color w:val="000000" w:themeColor="text1"/>
        </w:rPr>
        <w:t>San Benito School Work Day</w:t>
      </w:r>
    </w:p>
    <w:p w14:paraId="300B7629" w14:textId="47249707" w:rsidR="009831DE" w:rsidRDefault="009831DE" w:rsidP="009831DE">
      <w:pPr>
        <w:pStyle w:val="ListParagraph"/>
        <w:numPr>
          <w:ilvl w:val="2"/>
          <w:numId w:val="31"/>
        </w:numPr>
        <w:rPr>
          <w:color w:val="000000" w:themeColor="text1"/>
        </w:rPr>
      </w:pPr>
      <w:r>
        <w:rPr>
          <w:color w:val="000000" w:themeColor="text1"/>
        </w:rPr>
        <w:t>May 18</w:t>
      </w:r>
      <w:r w:rsidRPr="009831DE">
        <w:rPr>
          <w:color w:val="000000" w:themeColor="text1"/>
          <w:vertAlign w:val="superscript"/>
        </w:rPr>
        <w:t>th</w:t>
      </w:r>
      <w:r>
        <w:rPr>
          <w:color w:val="000000" w:themeColor="text1"/>
        </w:rPr>
        <w:t>, 10 – 12 AM</w:t>
      </w:r>
    </w:p>
    <w:p w14:paraId="61C2D3BD" w14:textId="44B07B99" w:rsidR="009831DE" w:rsidRDefault="009831DE" w:rsidP="009831DE">
      <w:pPr>
        <w:pStyle w:val="ListParagraph"/>
        <w:numPr>
          <w:ilvl w:val="1"/>
          <w:numId w:val="31"/>
        </w:numPr>
        <w:rPr>
          <w:color w:val="000000" w:themeColor="text1"/>
        </w:rPr>
      </w:pPr>
      <w:r>
        <w:rPr>
          <w:color w:val="000000" w:themeColor="text1"/>
        </w:rPr>
        <w:t>Hodgson Report</w:t>
      </w:r>
    </w:p>
    <w:p w14:paraId="41827752" w14:textId="38F7F36E" w:rsidR="009831DE" w:rsidRDefault="009831DE" w:rsidP="009831DE">
      <w:pPr>
        <w:pStyle w:val="ListParagraph"/>
        <w:numPr>
          <w:ilvl w:val="2"/>
          <w:numId w:val="31"/>
        </w:numPr>
        <w:rPr>
          <w:color w:val="000000" w:themeColor="text1"/>
        </w:rPr>
      </w:pPr>
      <w:r>
        <w:rPr>
          <w:color w:val="000000" w:themeColor="text1"/>
        </w:rPr>
        <w:t>Board recommends discontinuing paid advertising on the Paso Robles/Atascadero Daily News websites</w:t>
      </w:r>
    </w:p>
    <w:p w14:paraId="1B428F3E" w14:textId="773B8C55" w:rsidR="009831DE" w:rsidRDefault="009831DE" w:rsidP="009831DE">
      <w:pPr>
        <w:pStyle w:val="ListParagraph"/>
        <w:numPr>
          <w:ilvl w:val="2"/>
          <w:numId w:val="31"/>
        </w:numPr>
        <w:rPr>
          <w:color w:val="000000" w:themeColor="text1"/>
        </w:rPr>
      </w:pPr>
      <w:r>
        <w:rPr>
          <w:color w:val="000000" w:themeColor="text1"/>
        </w:rPr>
        <w:t>Board meeting times for the 19-20 Rotary year will be on Wednesday’s after the club meeting</w:t>
      </w:r>
    </w:p>
    <w:p w14:paraId="5E0F759D" w14:textId="6619F99E" w:rsidR="007E4DDA" w:rsidRDefault="007E4DDA" w:rsidP="007E4DDA">
      <w:pPr>
        <w:ind w:firstLine="105"/>
        <w:rPr>
          <w:color w:val="000000" w:themeColor="text1"/>
        </w:rPr>
      </w:pPr>
    </w:p>
    <w:p w14:paraId="569E3D07" w14:textId="77777777" w:rsidR="009A27CF" w:rsidRDefault="009A27CF" w:rsidP="00D5525D">
      <w:pPr>
        <w:ind w:left="1080"/>
        <w:rPr>
          <w:color w:val="000000" w:themeColor="text1"/>
        </w:rPr>
      </w:pPr>
    </w:p>
    <w:p w14:paraId="0F981A7A" w14:textId="77777777" w:rsidR="0011795A" w:rsidRPr="0087249F" w:rsidRDefault="0087249F" w:rsidP="00B742B8">
      <w:pPr>
        <w:numPr>
          <w:ilvl w:val="0"/>
          <w:numId w:val="15"/>
        </w:numPr>
        <w:rPr>
          <w:color w:val="000000" w:themeColor="text1"/>
        </w:rPr>
      </w:pPr>
      <w:r w:rsidRPr="0087249F">
        <w:rPr>
          <w:color w:val="000000" w:themeColor="text1"/>
        </w:rPr>
        <w:t>COMMITTEE REPORTS</w:t>
      </w:r>
      <w:r w:rsidR="00872DD5">
        <w:rPr>
          <w:color w:val="000000" w:themeColor="text1"/>
        </w:rPr>
        <w:t xml:space="preserve"> </w:t>
      </w:r>
    </w:p>
    <w:p w14:paraId="593C6122" w14:textId="4B21E891" w:rsidR="00872DD5" w:rsidRDefault="001E1288" w:rsidP="00872DD5">
      <w:pPr>
        <w:pStyle w:val="ListParagraph"/>
        <w:numPr>
          <w:ilvl w:val="0"/>
          <w:numId w:val="27"/>
        </w:numPr>
        <w:rPr>
          <w:color w:val="000000" w:themeColor="text1"/>
        </w:rPr>
      </w:pPr>
      <w:r w:rsidRPr="00872DD5">
        <w:rPr>
          <w:color w:val="000000" w:themeColor="text1"/>
        </w:rPr>
        <w:t>Club Service (</w:t>
      </w:r>
      <w:r w:rsidR="00FD2FBB" w:rsidRPr="00872DD5">
        <w:rPr>
          <w:color w:val="000000" w:themeColor="text1"/>
        </w:rPr>
        <w:t>Nichols</w:t>
      </w:r>
      <w:r w:rsidRPr="00872DD5">
        <w:rPr>
          <w:color w:val="000000" w:themeColor="text1"/>
        </w:rPr>
        <w:t>)</w:t>
      </w:r>
      <w:r w:rsidR="007804B0">
        <w:rPr>
          <w:color w:val="000000" w:themeColor="text1"/>
        </w:rPr>
        <w:t xml:space="preserve"> </w:t>
      </w:r>
      <w:r w:rsidR="00AE4DCB">
        <w:rPr>
          <w:color w:val="000000" w:themeColor="text1"/>
        </w:rPr>
        <w:t>–Joint Board meeting June 19</w:t>
      </w:r>
      <w:r w:rsidR="00AE4DCB" w:rsidRPr="00AE4DCB">
        <w:rPr>
          <w:color w:val="000000" w:themeColor="text1"/>
          <w:vertAlign w:val="superscript"/>
        </w:rPr>
        <w:t>th</w:t>
      </w:r>
      <w:r w:rsidR="00AE4DCB">
        <w:rPr>
          <w:color w:val="000000" w:themeColor="text1"/>
        </w:rPr>
        <w:t xml:space="preserve"> </w:t>
      </w:r>
    </w:p>
    <w:p w14:paraId="12CE780C" w14:textId="17F0EB99" w:rsidR="007E4DDA" w:rsidRDefault="0011795A" w:rsidP="007E4DDA">
      <w:pPr>
        <w:pStyle w:val="ListParagraph"/>
        <w:numPr>
          <w:ilvl w:val="0"/>
          <w:numId w:val="27"/>
        </w:numPr>
        <w:rPr>
          <w:color w:val="000000" w:themeColor="text1"/>
        </w:rPr>
      </w:pPr>
      <w:r w:rsidRPr="00872DD5">
        <w:rPr>
          <w:color w:val="000000" w:themeColor="text1"/>
        </w:rPr>
        <w:t>Vocational Service</w:t>
      </w:r>
      <w:r w:rsidR="001E1288" w:rsidRPr="00872DD5">
        <w:rPr>
          <w:color w:val="000000" w:themeColor="text1"/>
        </w:rPr>
        <w:t xml:space="preserve"> (Johnson)</w:t>
      </w:r>
      <w:r w:rsidR="007E4DDA">
        <w:rPr>
          <w:color w:val="000000" w:themeColor="text1"/>
        </w:rPr>
        <w:t xml:space="preserve"> </w:t>
      </w:r>
      <w:r w:rsidR="006D2B53">
        <w:rPr>
          <w:color w:val="000000" w:themeColor="text1"/>
        </w:rPr>
        <w:t>– Career Day at Paloma Creek is May 10</w:t>
      </w:r>
      <w:r w:rsidR="006D2B53" w:rsidRPr="006D2B53">
        <w:rPr>
          <w:color w:val="000000" w:themeColor="text1"/>
          <w:vertAlign w:val="superscript"/>
        </w:rPr>
        <w:t>th</w:t>
      </w:r>
      <w:r w:rsidR="006D2B53">
        <w:rPr>
          <w:color w:val="000000" w:themeColor="text1"/>
        </w:rPr>
        <w:t>.  Working on Four Way test essay update.</w:t>
      </w:r>
      <w:bookmarkStart w:id="0" w:name="_GoBack"/>
      <w:bookmarkEnd w:id="0"/>
    </w:p>
    <w:p w14:paraId="2BE5CE52" w14:textId="7DD295EC" w:rsidR="00B5255C" w:rsidRPr="007E4DDA" w:rsidRDefault="001E1288" w:rsidP="007E4DDA">
      <w:pPr>
        <w:pStyle w:val="ListParagraph"/>
        <w:numPr>
          <w:ilvl w:val="0"/>
          <w:numId w:val="27"/>
        </w:numPr>
        <w:rPr>
          <w:color w:val="000000" w:themeColor="text1"/>
        </w:rPr>
      </w:pPr>
      <w:r w:rsidRPr="007E4DDA">
        <w:rPr>
          <w:color w:val="000000" w:themeColor="text1"/>
        </w:rPr>
        <w:t>Community Service (</w:t>
      </w:r>
      <w:r w:rsidR="00FD2FBB" w:rsidRPr="007E4DDA">
        <w:rPr>
          <w:color w:val="000000" w:themeColor="text1"/>
        </w:rPr>
        <w:t>Neil</w:t>
      </w:r>
      <w:r w:rsidRPr="007E4DDA">
        <w:rPr>
          <w:color w:val="000000" w:themeColor="text1"/>
        </w:rPr>
        <w:t>)</w:t>
      </w:r>
      <w:r w:rsidR="0011795A" w:rsidRPr="007E4DDA">
        <w:rPr>
          <w:color w:val="000000" w:themeColor="text1"/>
        </w:rPr>
        <w:tab/>
      </w:r>
    </w:p>
    <w:p w14:paraId="67A68B14" w14:textId="3C2D282B" w:rsidR="007E4DDA" w:rsidRDefault="001E1288" w:rsidP="007E4DDA">
      <w:pPr>
        <w:pStyle w:val="ListParagraph"/>
        <w:numPr>
          <w:ilvl w:val="0"/>
          <w:numId w:val="27"/>
        </w:numPr>
        <w:rPr>
          <w:color w:val="000000" w:themeColor="text1"/>
        </w:rPr>
      </w:pPr>
      <w:r w:rsidRPr="00872DD5">
        <w:rPr>
          <w:color w:val="000000" w:themeColor="text1"/>
        </w:rPr>
        <w:t>International Service (</w:t>
      </w:r>
      <w:r w:rsidR="00D15251" w:rsidRPr="00872DD5">
        <w:rPr>
          <w:color w:val="000000" w:themeColor="text1"/>
        </w:rPr>
        <w:t>Butts)</w:t>
      </w:r>
      <w:r w:rsidR="007E4DDA">
        <w:rPr>
          <w:color w:val="000000" w:themeColor="text1"/>
        </w:rPr>
        <w:t xml:space="preserve"> – </w:t>
      </w:r>
      <w:r w:rsidR="009831DE">
        <w:rPr>
          <w:color w:val="000000" w:themeColor="text1"/>
        </w:rPr>
        <w:t>Discussed the sloreads.com program through Rotary Club of San Luis Obispo Monday</w:t>
      </w:r>
    </w:p>
    <w:p w14:paraId="566DFB22" w14:textId="5D24CBAD" w:rsidR="008A7F7A" w:rsidRPr="007E4DDA" w:rsidRDefault="001E1288" w:rsidP="007E4DDA">
      <w:pPr>
        <w:pStyle w:val="ListParagraph"/>
        <w:numPr>
          <w:ilvl w:val="0"/>
          <w:numId w:val="27"/>
        </w:numPr>
        <w:rPr>
          <w:color w:val="000000" w:themeColor="text1"/>
        </w:rPr>
      </w:pPr>
      <w:r w:rsidRPr="007E4DDA">
        <w:rPr>
          <w:color w:val="000000" w:themeColor="text1"/>
        </w:rPr>
        <w:t>Youth Service (</w:t>
      </w:r>
      <w:r w:rsidR="00FD2FBB" w:rsidRPr="007E4DDA">
        <w:rPr>
          <w:color w:val="000000" w:themeColor="text1"/>
        </w:rPr>
        <w:t>Harper)</w:t>
      </w:r>
    </w:p>
    <w:p w14:paraId="76DF3578" w14:textId="2B9334C0" w:rsidR="007830A6" w:rsidRPr="00AE4DCB" w:rsidRDefault="00FD2FBB" w:rsidP="00AE4DCB">
      <w:pPr>
        <w:pStyle w:val="ListParagraph"/>
        <w:numPr>
          <w:ilvl w:val="0"/>
          <w:numId w:val="27"/>
        </w:numPr>
        <w:rPr>
          <w:color w:val="000000" w:themeColor="text1"/>
        </w:rPr>
      </w:pPr>
      <w:r w:rsidRPr="00872DD5">
        <w:rPr>
          <w:color w:val="000000" w:themeColor="text1"/>
        </w:rPr>
        <w:t>Membership (</w:t>
      </w:r>
      <w:proofErr w:type="spellStart"/>
      <w:r w:rsidR="00D718BA">
        <w:rPr>
          <w:color w:val="000000" w:themeColor="text1"/>
        </w:rPr>
        <w:t>Lerno</w:t>
      </w:r>
      <w:proofErr w:type="spellEnd"/>
      <w:r w:rsidR="00D718BA">
        <w:rPr>
          <w:color w:val="000000" w:themeColor="text1"/>
        </w:rPr>
        <w:t xml:space="preserve"> / Clay</w:t>
      </w:r>
      <w:r w:rsidRPr="00872DD5">
        <w:rPr>
          <w:color w:val="000000" w:themeColor="text1"/>
        </w:rPr>
        <w:t>)</w:t>
      </w:r>
      <w:r w:rsidR="00AE4DCB">
        <w:rPr>
          <w:color w:val="000000" w:themeColor="text1"/>
        </w:rPr>
        <w:t xml:space="preserve"> – </w:t>
      </w:r>
      <w:r w:rsidR="009831DE">
        <w:rPr>
          <w:color w:val="000000" w:themeColor="text1"/>
        </w:rPr>
        <w:t xml:space="preserve">Bob Takada (spelling) from Envoy Mortgage is planning on joining the club.  </w:t>
      </w:r>
    </w:p>
    <w:p w14:paraId="35D4551A" w14:textId="495B6E16" w:rsidR="008C612E" w:rsidRPr="00AE4DCB" w:rsidRDefault="00D718BA" w:rsidP="00AE4DCB">
      <w:pPr>
        <w:pStyle w:val="ListParagraph"/>
        <w:numPr>
          <w:ilvl w:val="0"/>
          <w:numId w:val="27"/>
        </w:numPr>
        <w:rPr>
          <w:color w:val="000000" w:themeColor="text1"/>
        </w:rPr>
      </w:pPr>
      <w:r>
        <w:rPr>
          <w:color w:val="000000" w:themeColor="text1"/>
        </w:rPr>
        <w:t>RI Foundation (Bergin)</w:t>
      </w:r>
      <w:r w:rsidR="007830A6">
        <w:rPr>
          <w:color w:val="000000" w:themeColor="text1"/>
        </w:rPr>
        <w:t xml:space="preserve"> </w:t>
      </w:r>
    </w:p>
    <w:p w14:paraId="2DD1A47B" w14:textId="77777777" w:rsidR="00872DD5" w:rsidRDefault="00872DD5" w:rsidP="00D5525D">
      <w:pPr>
        <w:ind w:left="720"/>
        <w:contextualSpacing/>
        <w:rPr>
          <w:color w:val="000000" w:themeColor="text1"/>
        </w:rPr>
      </w:pPr>
    </w:p>
    <w:p w14:paraId="5E9FDAF3" w14:textId="7E8DA2CF" w:rsidR="00B12538" w:rsidRDefault="00B12538" w:rsidP="00B12538">
      <w:pPr>
        <w:pStyle w:val="ListParagraph"/>
        <w:numPr>
          <w:ilvl w:val="0"/>
          <w:numId w:val="15"/>
        </w:numPr>
        <w:rPr>
          <w:rFonts w:eastAsia="Calibri" w:cs="Arial"/>
          <w:szCs w:val="22"/>
        </w:rPr>
      </w:pPr>
      <w:r>
        <w:rPr>
          <w:rFonts w:eastAsia="Calibri" w:cs="Arial"/>
          <w:szCs w:val="22"/>
        </w:rPr>
        <w:t xml:space="preserve">Meeting Adjourned </w:t>
      </w:r>
      <w:r w:rsidR="00207E63">
        <w:rPr>
          <w:rFonts w:eastAsia="Calibri" w:cs="Arial"/>
          <w:szCs w:val="22"/>
        </w:rPr>
        <w:t>11:</w:t>
      </w:r>
      <w:r w:rsidR="008C612E">
        <w:rPr>
          <w:rFonts w:eastAsia="Calibri" w:cs="Arial"/>
          <w:szCs w:val="22"/>
        </w:rPr>
        <w:t>5</w:t>
      </w:r>
      <w:r w:rsidR="009831DE">
        <w:rPr>
          <w:rFonts w:eastAsia="Calibri" w:cs="Arial"/>
          <w:szCs w:val="22"/>
        </w:rPr>
        <w:t>1</w:t>
      </w:r>
      <w:r w:rsidR="00207E63">
        <w:rPr>
          <w:rFonts w:eastAsia="Calibri" w:cs="Arial"/>
          <w:szCs w:val="22"/>
        </w:rPr>
        <w:t xml:space="preserve"> AM</w:t>
      </w:r>
    </w:p>
    <w:p w14:paraId="359F7511" w14:textId="77777777" w:rsidR="002A0007" w:rsidRDefault="002A0007" w:rsidP="002A0007">
      <w:pPr>
        <w:rPr>
          <w:rFonts w:eastAsia="Calibri" w:cs="Arial"/>
          <w:szCs w:val="22"/>
        </w:rPr>
      </w:pPr>
    </w:p>
    <w:p w14:paraId="415AF062" w14:textId="77777777" w:rsidR="002A0007" w:rsidRPr="002A0007" w:rsidRDefault="002A0007" w:rsidP="002A0007">
      <w:pPr>
        <w:rPr>
          <w:rFonts w:eastAsia="Calibri" w:cs="Arial"/>
          <w:szCs w:val="22"/>
        </w:rPr>
      </w:pPr>
    </w:p>
    <w:sectPr w:rsidR="002A0007" w:rsidRPr="002A0007"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E429A" w14:textId="77777777" w:rsidR="0038388D" w:rsidRDefault="0038388D" w:rsidP="005A7565">
      <w:r>
        <w:separator/>
      </w:r>
    </w:p>
  </w:endnote>
  <w:endnote w:type="continuationSeparator" w:id="0">
    <w:p w14:paraId="256070F6" w14:textId="77777777" w:rsidR="0038388D" w:rsidRDefault="0038388D"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ED45E" w14:textId="77777777" w:rsidR="0038388D" w:rsidRDefault="0038388D" w:rsidP="005A7565">
      <w:r>
        <w:separator/>
      </w:r>
    </w:p>
  </w:footnote>
  <w:footnote w:type="continuationSeparator" w:id="0">
    <w:p w14:paraId="6B35EFE6" w14:textId="77777777" w:rsidR="0038388D" w:rsidRDefault="0038388D"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CD15B" w14:textId="77777777" w:rsidR="00994FFC" w:rsidRPr="006A51AB" w:rsidRDefault="00FD2FBB" w:rsidP="00FD2FBB">
    <w:pPr>
      <w:pStyle w:val="Header"/>
      <w:jc w:val="center"/>
    </w:pPr>
    <w:r>
      <w:rPr>
        <w:rFonts w:ascii="Times New Roman"/>
        <w:noProof/>
      </w:rPr>
      <w:drawing>
        <wp:inline distT="0" distB="0" distL="0" distR="0" wp14:anchorId="170F7742" wp14:editId="475EE64F">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5018E"/>
    <w:multiLevelType w:val="hybridMultilevel"/>
    <w:tmpl w:val="6974FD76"/>
    <w:lvl w:ilvl="0" w:tplc="AE8848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870E42"/>
    <w:multiLevelType w:val="hybridMultilevel"/>
    <w:tmpl w:val="6B5E7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0"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C0940EF"/>
    <w:multiLevelType w:val="hybridMultilevel"/>
    <w:tmpl w:val="BB6A53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0" w15:restartNumberingAfterBreak="0">
    <w:nsid w:val="57232F11"/>
    <w:multiLevelType w:val="hybridMultilevel"/>
    <w:tmpl w:val="7A5ED986"/>
    <w:lvl w:ilvl="0" w:tplc="65D06222">
      <w:start w:val="1"/>
      <w:numFmt w:val="lowerLetter"/>
      <w:lvlText w:val="%1."/>
      <w:lvlJc w:val="left"/>
      <w:pPr>
        <w:ind w:left="1080" w:hanging="360"/>
      </w:pPr>
      <w:rPr>
        <w:rFonts w:ascii="Arial" w:eastAsia="Times New Roman" w:hAnsi="Arial"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A95B1C"/>
    <w:multiLevelType w:val="hybridMultilevel"/>
    <w:tmpl w:val="FED82A1A"/>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72AF0"/>
    <w:multiLevelType w:val="hybridMultilevel"/>
    <w:tmpl w:val="C2B2C67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30"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23"/>
  </w:num>
  <w:num w:numId="4">
    <w:abstractNumId w:val="12"/>
  </w:num>
  <w:num w:numId="5">
    <w:abstractNumId w:val="26"/>
  </w:num>
  <w:num w:numId="6">
    <w:abstractNumId w:val="10"/>
  </w:num>
  <w:num w:numId="7">
    <w:abstractNumId w:val="11"/>
  </w:num>
  <w:num w:numId="8">
    <w:abstractNumId w:val="5"/>
  </w:num>
  <w:num w:numId="9">
    <w:abstractNumId w:val="18"/>
  </w:num>
  <w:num w:numId="10">
    <w:abstractNumId w:val="28"/>
  </w:num>
  <w:num w:numId="11">
    <w:abstractNumId w:val="8"/>
  </w:num>
  <w:num w:numId="12">
    <w:abstractNumId w:val="30"/>
  </w:num>
  <w:num w:numId="13">
    <w:abstractNumId w:val="6"/>
  </w:num>
  <w:num w:numId="14">
    <w:abstractNumId w:val="17"/>
  </w:num>
  <w:num w:numId="15">
    <w:abstractNumId w:val="24"/>
  </w:num>
  <w:num w:numId="16">
    <w:abstractNumId w:val="14"/>
  </w:num>
  <w:num w:numId="17">
    <w:abstractNumId w:val="3"/>
  </w:num>
  <w:num w:numId="18">
    <w:abstractNumId w:val="22"/>
  </w:num>
  <w:num w:numId="19">
    <w:abstractNumId w:val="9"/>
  </w:num>
  <w:num w:numId="20">
    <w:abstractNumId w:val="2"/>
  </w:num>
  <w:num w:numId="21">
    <w:abstractNumId w:val="0"/>
  </w:num>
  <w:num w:numId="22">
    <w:abstractNumId w:val="19"/>
  </w:num>
  <w:num w:numId="23">
    <w:abstractNumId w:val="29"/>
  </w:num>
  <w:num w:numId="24">
    <w:abstractNumId w:val="21"/>
  </w:num>
  <w:num w:numId="25">
    <w:abstractNumId w:val="27"/>
  </w:num>
  <w:num w:numId="26">
    <w:abstractNumId w:val="15"/>
  </w:num>
  <w:num w:numId="27">
    <w:abstractNumId w:val="16"/>
  </w:num>
  <w:num w:numId="28">
    <w:abstractNumId w:val="25"/>
  </w:num>
  <w:num w:numId="29">
    <w:abstractNumId w:val="4"/>
  </w:num>
  <w:num w:numId="30">
    <w:abstractNumId w:val="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D59AA"/>
    <w:rsid w:val="000E6D36"/>
    <w:rsid w:val="000F118C"/>
    <w:rsid w:val="0011795A"/>
    <w:rsid w:val="001211C3"/>
    <w:rsid w:val="001255AE"/>
    <w:rsid w:val="00133553"/>
    <w:rsid w:val="00135E53"/>
    <w:rsid w:val="00137DC0"/>
    <w:rsid w:val="001410E1"/>
    <w:rsid w:val="00146D58"/>
    <w:rsid w:val="0015295F"/>
    <w:rsid w:val="00154846"/>
    <w:rsid w:val="0015704B"/>
    <w:rsid w:val="00162986"/>
    <w:rsid w:val="001832DE"/>
    <w:rsid w:val="00196475"/>
    <w:rsid w:val="00196A12"/>
    <w:rsid w:val="001A5060"/>
    <w:rsid w:val="001B25CA"/>
    <w:rsid w:val="001B6104"/>
    <w:rsid w:val="001C29E5"/>
    <w:rsid w:val="001D63E6"/>
    <w:rsid w:val="001E0FD6"/>
    <w:rsid w:val="001E1288"/>
    <w:rsid w:val="0020293A"/>
    <w:rsid w:val="002045B0"/>
    <w:rsid w:val="00205F22"/>
    <w:rsid w:val="00206BC0"/>
    <w:rsid w:val="00207E63"/>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007"/>
    <w:rsid w:val="002A0E66"/>
    <w:rsid w:val="002A1B96"/>
    <w:rsid w:val="002A45DA"/>
    <w:rsid w:val="002A6241"/>
    <w:rsid w:val="002B3D4F"/>
    <w:rsid w:val="002C51F8"/>
    <w:rsid w:val="0031469B"/>
    <w:rsid w:val="0031590D"/>
    <w:rsid w:val="00336B7B"/>
    <w:rsid w:val="00340C28"/>
    <w:rsid w:val="00342678"/>
    <w:rsid w:val="00342DDC"/>
    <w:rsid w:val="003516DB"/>
    <w:rsid w:val="003636C9"/>
    <w:rsid w:val="00363CFD"/>
    <w:rsid w:val="003754F2"/>
    <w:rsid w:val="00375F20"/>
    <w:rsid w:val="00375F96"/>
    <w:rsid w:val="0038201B"/>
    <w:rsid w:val="0038388D"/>
    <w:rsid w:val="003978C3"/>
    <w:rsid w:val="003A1588"/>
    <w:rsid w:val="003A6261"/>
    <w:rsid w:val="003D2340"/>
    <w:rsid w:val="003D38EC"/>
    <w:rsid w:val="003D5D2E"/>
    <w:rsid w:val="003E0912"/>
    <w:rsid w:val="003E3F5F"/>
    <w:rsid w:val="003E6820"/>
    <w:rsid w:val="00403BF4"/>
    <w:rsid w:val="004079BF"/>
    <w:rsid w:val="004118ED"/>
    <w:rsid w:val="0042688C"/>
    <w:rsid w:val="0042786B"/>
    <w:rsid w:val="00430E75"/>
    <w:rsid w:val="0044084F"/>
    <w:rsid w:val="00444D0A"/>
    <w:rsid w:val="00450221"/>
    <w:rsid w:val="004509BE"/>
    <w:rsid w:val="00454C82"/>
    <w:rsid w:val="00457911"/>
    <w:rsid w:val="00460407"/>
    <w:rsid w:val="004725C4"/>
    <w:rsid w:val="004802BC"/>
    <w:rsid w:val="004826CB"/>
    <w:rsid w:val="00482C1D"/>
    <w:rsid w:val="00483949"/>
    <w:rsid w:val="00483D33"/>
    <w:rsid w:val="004B553F"/>
    <w:rsid w:val="004B6998"/>
    <w:rsid w:val="004C4A7A"/>
    <w:rsid w:val="004D3391"/>
    <w:rsid w:val="004E18DE"/>
    <w:rsid w:val="004E676C"/>
    <w:rsid w:val="004F07F3"/>
    <w:rsid w:val="005054CE"/>
    <w:rsid w:val="0052389A"/>
    <w:rsid w:val="00524A3D"/>
    <w:rsid w:val="00525294"/>
    <w:rsid w:val="00526713"/>
    <w:rsid w:val="00532B57"/>
    <w:rsid w:val="00532F85"/>
    <w:rsid w:val="005338F9"/>
    <w:rsid w:val="00544A72"/>
    <w:rsid w:val="0055073A"/>
    <w:rsid w:val="005612BD"/>
    <w:rsid w:val="00580AF4"/>
    <w:rsid w:val="00580BA3"/>
    <w:rsid w:val="00582737"/>
    <w:rsid w:val="00587083"/>
    <w:rsid w:val="005877D2"/>
    <w:rsid w:val="005A09FA"/>
    <w:rsid w:val="005A2EE4"/>
    <w:rsid w:val="005A7520"/>
    <w:rsid w:val="005A7565"/>
    <w:rsid w:val="005D44FA"/>
    <w:rsid w:val="005E16B8"/>
    <w:rsid w:val="005E2BE7"/>
    <w:rsid w:val="005E3F58"/>
    <w:rsid w:val="005E51AB"/>
    <w:rsid w:val="00602DCF"/>
    <w:rsid w:val="00604255"/>
    <w:rsid w:val="006050CF"/>
    <w:rsid w:val="006051EE"/>
    <w:rsid w:val="00605767"/>
    <w:rsid w:val="00605F55"/>
    <w:rsid w:val="00612CC8"/>
    <w:rsid w:val="006233BD"/>
    <w:rsid w:val="00624BE6"/>
    <w:rsid w:val="006321C5"/>
    <w:rsid w:val="006419A5"/>
    <w:rsid w:val="006546A7"/>
    <w:rsid w:val="006603B4"/>
    <w:rsid w:val="00663C1E"/>
    <w:rsid w:val="00670B9D"/>
    <w:rsid w:val="0067623C"/>
    <w:rsid w:val="006770BF"/>
    <w:rsid w:val="00682171"/>
    <w:rsid w:val="0068627A"/>
    <w:rsid w:val="00686DB0"/>
    <w:rsid w:val="006966D4"/>
    <w:rsid w:val="006A259C"/>
    <w:rsid w:val="006A35FF"/>
    <w:rsid w:val="006A51AB"/>
    <w:rsid w:val="006B10E8"/>
    <w:rsid w:val="006C2809"/>
    <w:rsid w:val="006C7068"/>
    <w:rsid w:val="006D02B5"/>
    <w:rsid w:val="006D2B53"/>
    <w:rsid w:val="006D2FAB"/>
    <w:rsid w:val="006D5B1A"/>
    <w:rsid w:val="006E7B24"/>
    <w:rsid w:val="00716922"/>
    <w:rsid w:val="007259DD"/>
    <w:rsid w:val="00734EA2"/>
    <w:rsid w:val="00743C1C"/>
    <w:rsid w:val="00744129"/>
    <w:rsid w:val="0074573D"/>
    <w:rsid w:val="00751C7C"/>
    <w:rsid w:val="00765E0B"/>
    <w:rsid w:val="0076658A"/>
    <w:rsid w:val="00772576"/>
    <w:rsid w:val="00772A3D"/>
    <w:rsid w:val="007804B0"/>
    <w:rsid w:val="007830A6"/>
    <w:rsid w:val="00783525"/>
    <w:rsid w:val="00784B37"/>
    <w:rsid w:val="00787E17"/>
    <w:rsid w:val="007B179B"/>
    <w:rsid w:val="007C56F7"/>
    <w:rsid w:val="007C734D"/>
    <w:rsid w:val="007D43E9"/>
    <w:rsid w:val="007D52DA"/>
    <w:rsid w:val="007E4DDA"/>
    <w:rsid w:val="007F75FE"/>
    <w:rsid w:val="007F7FBE"/>
    <w:rsid w:val="00801CB1"/>
    <w:rsid w:val="00814728"/>
    <w:rsid w:val="0081473C"/>
    <w:rsid w:val="008269CD"/>
    <w:rsid w:val="008279A2"/>
    <w:rsid w:val="00842A44"/>
    <w:rsid w:val="00844167"/>
    <w:rsid w:val="008524B4"/>
    <w:rsid w:val="00854AFB"/>
    <w:rsid w:val="008552FF"/>
    <w:rsid w:val="008579D5"/>
    <w:rsid w:val="0086084E"/>
    <w:rsid w:val="00863409"/>
    <w:rsid w:val="00866B66"/>
    <w:rsid w:val="00867CA4"/>
    <w:rsid w:val="008700F9"/>
    <w:rsid w:val="0087249F"/>
    <w:rsid w:val="00872DD5"/>
    <w:rsid w:val="008924C7"/>
    <w:rsid w:val="008A0022"/>
    <w:rsid w:val="008A5F04"/>
    <w:rsid w:val="008A7F7A"/>
    <w:rsid w:val="008B02B8"/>
    <w:rsid w:val="008B7905"/>
    <w:rsid w:val="008C612E"/>
    <w:rsid w:val="008D41CD"/>
    <w:rsid w:val="008D5F99"/>
    <w:rsid w:val="008E5EBD"/>
    <w:rsid w:val="008E6CFD"/>
    <w:rsid w:val="0091246D"/>
    <w:rsid w:val="00936CE5"/>
    <w:rsid w:val="009371D4"/>
    <w:rsid w:val="0094423B"/>
    <w:rsid w:val="00945F3F"/>
    <w:rsid w:val="0096139E"/>
    <w:rsid w:val="00963715"/>
    <w:rsid w:val="009647B9"/>
    <w:rsid w:val="0097272C"/>
    <w:rsid w:val="00977D0B"/>
    <w:rsid w:val="00982E64"/>
    <w:rsid w:val="009831DE"/>
    <w:rsid w:val="0098550F"/>
    <w:rsid w:val="00987BE5"/>
    <w:rsid w:val="00994FFC"/>
    <w:rsid w:val="00996A1D"/>
    <w:rsid w:val="009A056B"/>
    <w:rsid w:val="009A1BDA"/>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96D73"/>
    <w:rsid w:val="00AA0CA0"/>
    <w:rsid w:val="00AC5353"/>
    <w:rsid w:val="00AC6736"/>
    <w:rsid w:val="00AD24DE"/>
    <w:rsid w:val="00AD58C2"/>
    <w:rsid w:val="00AE2359"/>
    <w:rsid w:val="00AE4D68"/>
    <w:rsid w:val="00AE4DCB"/>
    <w:rsid w:val="00AF69C2"/>
    <w:rsid w:val="00B12538"/>
    <w:rsid w:val="00B22DE7"/>
    <w:rsid w:val="00B4599E"/>
    <w:rsid w:val="00B45FBC"/>
    <w:rsid w:val="00B5255C"/>
    <w:rsid w:val="00B703F2"/>
    <w:rsid w:val="00B742B8"/>
    <w:rsid w:val="00B765ED"/>
    <w:rsid w:val="00B77C69"/>
    <w:rsid w:val="00B808DC"/>
    <w:rsid w:val="00B8124A"/>
    <w:rsid w:val="00B8164C"/>
    <w:rsid w:val="00BA2582"/>
    <w:rsid w:val="00BA4A75"/>
    <w:rsid w:val="00BA5B77"/>
    <w:rsid w:val="00BC041C"/>
    <w:rsid w:val="00BC108F"/>
    <w:rsid w:val="00BC7DFE"/>
    <w:rsid w:val="00BF2BDF"/>
    <w:rsid w:val="00BF2C10"/>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A5E7B"/>
    <w:rsid w:val="00CD1CC5"/>
    <w:rsid w:val="00CD2113"/>
    <w:rsid w:val="00CD4DCD"/>
    <w:rsid w:val="00CE5910"/>
    <w:rsid w:val="00CF1078"/>
    <w:rsid w:val="00CF49AC"/>
    <w:rsid w:val="00CF5A4F"/>
    <w:rsid w:val="00CF5E6B"/>
    <w:rsid w:val="00D078AB"/>
    <w:rsid w:val="00D1087C"/>
    <w:rsid w:val="00D12F12"/>
    <w:rsid w:val="00D15251"/>
    <w:rsid w:val="00D3434E"/>
    <w:rsid w:val="00D42DEA"/>
    <w:rsid w:val="00D4396B"/>
    <w:rsid w:val="00D464D5"/>
    <w:rsid w:val="00D5525D"/>
    <w:rsid w:val="00D5727B"/>
    <w:rsid w:val="00D606FC"/>
    <w:rsid w:val="00D65009"/>
    <w:rsid w:val="00D718BA"/>
    <w:rsid w:val="00D82B4E"/>
    <w:rsid w:val="00D83A1D"/>
    <w:rsid w:val="00D853F1"/>
    <w:rsid w:val="00D965EB"/>
    <w:rsid w:val="00DA1702"/>
    <w:rsid w:val="00DA5F3B"/>
    <w:rsid w:val="00DC2E06"/>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D38AD"/>
    <w:rsid w:val="00ED5B6A"/>
    <w:rsid w:val="00EE1590"/>
    <w:rsid w:val="00EE5C83"/>
    <w:rsid w:val="00EF40F8"/>
    <w:rsid w:val="00EF582B"/>
    <w:rsid w:val="00F03133"/>
    <w:rsid w:val="00F07345"/>
    <w:rsid w:val="00F10527"/>
    <w:rsid w:val="00F1073F"/>
    <w:rsid w:val="00F20833"/>
    <w:rsid w:val="00F21787"/>
    <w:rsid w:val="00F265D0"/>
    <w:rsid w:val="00F30FB2"/>
    <w:rsid w:val="00F32907"/>
    <w:rsid w:val="00F376E5"/>
    <w:rsid w:val="00F41E0C"/>
    <w:rsid w:val="00F63527"/>
    <w:rsid w:val="00F67016"/>
    <w:rsid w:val="00F71A97"/>
    <w:rsid w:val="00F90FB6"/>
    <w:rsid w:val="00F9310C"/>
    <w:rsid w:val="00F95BBF"/>
    <w:rsid w:val="00FB2CFE"/>
    <w:rsid w:val="00FD0290"/>
    <w:rsid w:val="00FD103A"/>
    <w:rsid w:val="00FD2FBB"/>
    <w:rsid w:val="00FD3306"/>
    <w:rsid w:val="00FD43B3"/>
    <w:rsid w:val="00FE117B"/>
    <w:rsid w:val="00FE11D9"/>
    <w:rsid w:val="00FE1402"/>
    <w:rsid w:val="00FE45CA"/>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170AFA"/>
  <w15:docId w15:val="{5FF51BBF-FD51-4C32-8136-CE7EC91D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589BE-1931-48B5-9083-330F1873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C719BF4D</Template>
  <TotalTime>1</TotalTime>
  <Pages>2</Pages>
  <Words>475</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3</cp:revision>
  <cp:lastPrinted>2018-07-24T15:46:00Z</cp:lastPrinted>
  <dcterms:created xsi:type="dcterms:W3CDTF">2019-04-17T22:49:00Z</dcterms:created>
  <dcterms:modified xsi:type="dcterms:W3CDTF">2019-04-18T22:50:00Z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