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:rsidR="008579D5" w:rsidRDefault="0087249F" w:rsidP="008579D5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872DD5">
        <w:rPr>
          <w:b/>
          <w:color w:val="000000" w:themeColor="text1"/>
          <w:sz w:val="28"/>
          <w:szCs w:val="28"/>
        </w:rPr>
        <w:t>MINUTES</w:t>
      </w:r>
    </w:p>
    <w:p w:rsidR="008579D5" w:rsidRDefault="00AC6736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January 16</w:t>
      </w:r>
      <w:r w:rsidRPr="00AC6736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2019 Wednesday 11:00 AM</w:t>
      </w:r>
    </w:p>
    <w:p w:rsidR="00D12F12" w:rsidRPr="00F20833" w:rsidRDefault="00A96D7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</w:t>
      </w:r>
      <w:r w:rsidR="002A0007">
        <w:rPr>
          <w:color w:val="000000" w:themeColor="text1"/>
        </w:rPr>
        <w:t>,</w:t>
      </w:r>
      <w:r>
        <w:rPr>
          <w:color w:val="000000" w:themeColor="text1"/>
        </w:rPr>
        <w:t xml:space="preserve"> Lake Pavilion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787E17" w:rsidRDefault="0096139E" w:rsidP="00994FFC">
      <w:pPr>
        <w:pStyle w:val="Heading2"/>
        <w:rPr>
          <w:i w:val="0"/>
          <w:color w:val="000000" w:themeColor="text1"/>
          <w:sz w:val="18"/>
        </w:rPr>
      </w:pPr>
      <w:r w:rsidRPr="00787E17">
        <w:rPr>
          <w:i w:val="0"/>
          <w:color w:val="000000" w:themeColor="text1"/>
          <w:sz w:val="18"/>
        </w:rPr>
        <w:t>Don Idler</w:t>
      </w:r>
      <w:r w:rsidR="007B179B" w:rsidRPr="00787E17">
        <w:rPr>
          <w:i w:val="0"/>
          <w:color w:val="000000" w:themeColor="text1"/>
          <w:sz w:val="18"/>
        </w:rPr>
        <w:t>, President</w:t>
      </w:r>
      <w:r w:rsidR="007B179B" w:rsidRPr="00787E17">
        <w:rPr>
          <w:i w:val="0"/>
          <w:color w:val="000000" w:themeColor="text1"/>
          <w:sz w:val="18"/>
        </w:rPr>
        <w:tab/>
      </w:r>
      <w:r w:rsidR="00787E17" w:rsidRPr="00787E17">
        <w:rPr>
          <w:i w:val="0"/>
          <w:color w:val="000000" w:themeColor="text1"/>
          <w:sz w:val="18"/>
        </w:rPr>
        <w:t xml:space="preserve"> </w:t>
      </w:r>
      <w:r w:rsidR="006321C5" w:rsidRPr="00787E17">
        <w:rPr>
          <w:i w:val="0"/>
          <w:color w:val="000000" w:themeColor="text1"/>
          <w:sz w:val="18"/>
        </w:rPr>
        <w:t xml:space="preserve"> </w:t>
      </w:r>
      <w:r w:rsidR="00787E17" w:rsidRPr="00787E17">
        <w:rPr>
          <w:i w:val="0"/>
          <w:color w:val="000000" w:themeColor="text1"/>
          <w:sz w:val="18"/>
        </w:rPr>
        <w:t xml:space="preserve">   </w:t>
      </w:r>
      <w:r w:rsidR="005E51AB">
        <w:rPr>
          <w:i w:val="0"/>
          <w:color w:val="000000" w:themeColor="text1"/>
          <w:sz w:val="18"/>
        </w:rPr>
        <w:t xml:space="preserve">          </w:t>
      </w:r>
      <w:r w:rsidRPr="00787E17">
        <w:rPr>
          <w:i w:val="0"/>
          <w:color w:val="000000" w:themeColor="text1"/>
          <w:sz w:val="18"/>
        </w:rPr>
        <w:t>Dutch Nichols</w:t>
      </w:r>
      <w:r w:rsidR="006603B4" w:rsidRPr="00787E17">
        <w:rPr>
          <w:i w:val="0"/>
          <w:color w:val="000000" w:themeColor="text1"/>
          <w:sz w:val="18"/>
        </w:rPr>
        <w:t>,</w:t>
      </w:r>
      <w:r w:rsidR="007B179B" w:rsidRPr="00787E17">
        <w:rPr>
          <w:i w:val="0"/>
          <w:color w:val="000000" w:themeColor="text1"/>
          <w:sz w:val="18"/>
        </w:rPr>
        <w:t xml:space="preserve"> Club Service</w:t>
      </w:r>
    </w:p>
    <w:p w:rsidR="007B179B" w:rsidRPr="00787E17" w:rsidRDefault="00454C82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Drew Lewis</w:t>
      </w:r>
      <w:r w:rsidR="007B179B" w:rsidRPr="00787E17">
        <w:rPr>
          <w:b/>
          <w:color w:val="000000" w:themeColor="text1"/>
          <w:sz w:val="18"/>
        </w:rPr>
        <w:t>, Secretary</w:t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787E17" w:rsidRPr="00787E17">
        <w:rPr>
          <w:b/>
          <w:color w:val="000000" w:themeColor="text1"/>
          <w:sz w:val="18"/>
        </w:rPr>
        <w:t xml:space="preserve">   </w:t>
      </w:r>
      <w:r w:rsidR="005E51AB">
        <w:rPr>
          <w:b/>
          <w:color w:val="000000" w:themeColor="text1"/>
          <w:sz w:val="18"/>
        </w:rPr>
        <w:tab/>
      </w:r>
      <w:r w:rsidR="0096139E" w:rsidRPr="00787E17">
        <w:rPr>
          <w:b/>
          <w:color w:val="000000" w:themeColor="text1"/>
          <w:sz w:val="18"/>
        </w:rPr>
        <w:t>John Neil</w:t>
      </w:r>
      <w:r w:rsidR="007B179B" w:rsidRPr="00787E17">
        <w:rPr>
          <w:b/>
          <w:color w:val="000000" w:themeColor="text1"/>
          <w:sz w:val="18"/>
        </w:rPr>
        <w:t>, Community Service</w:t>
      </w:r>
      <w:r w:rsidR="00207E63">
        <w:rPr>
          <w:b/>
          <w:color w:val="000000" w:themeColor="text1"/>
          <w:sz w:val="18"/>
        </w:rPr>
        <w:t xml:space="preserve"> </w:t>
      </w:r>
    </w:p>
    <w:p w:rsidR="007B179B" w:rsidRPr="00787E17" w:rsidRDefault="00744129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Robert Borish,</w:t>
      </w:r>
      <w:r w:rsidR="0096139E" w:rsidRPr="00787E17">
        <w:rPr>
          <w:b/>
          <w:color w:val="000000" w:themeColor="text1"/>
          <w:sz w:val="18"/>
        </w:rPr>
        <w:t xml:space="preserve"> Trea</w:t>
      </w:r>
      <w:r w:rsidR="00FD2FBB" w:rsidRPr="00787E17">
        <w:rPr>
          <w:b/>
          <w:color w:val="000000" w:themeColor="text1"/>
          <w:sz w:val="18"/>
        </w:rPr>
        <w:t>surer</w:t>
      </w:r>
      <w:r w:rsidR="00AC6736">
        <w:rPr>
          <w:b/>
          <w:color w:val="000000" w:themeColor="text1"/>
          <w:sz w:val="18"/>
        </w:rPr>
        <w:t xml:space="preserve"> (Absent)</w:t>
      </w:r>
      <w:r w:rsidR="00FD2FBB" w:rsidRPr="00787E17">
        <w:rPr>
          <w:b/>
          <w:color w:val="000000" w:themeColor="text1"/>
          <w:sz w:val="18"/>
        </w:rPr>
        <w:tab/>
      </w:r>
      <w:r w:rsidR="00FD2FBB" w:rsidRPr="00787E17">
        <w:rPr>
          <w:b/>
          <w:color w:val="000000" w:themeColor="text1"/>
          <w:sz w:val="18"/>
        </w:rPr>
        <w:tab/>
        <w:t xml:space="preserve">             </w:t>
      </w:r>
      <w:r w:rsidR="00787E17" w:rsidRPr="00787E17">
        <w:rPr>
          <w:b/>
          <w:color w:val="000000" w:themeColor="text1"/>
          <w:sz w:val="18"/>
        </w:rPr>
        <w:tab/>
        <w:t xml:space="preserve"> </w:t>
      </w:r>
      <w:r w:rsidRPr="00787E17">
        <w:rPr>
          <w:b/>
          <w:color w:val="000000" w:themeColor="text1"/>
          <w:sz w:val="18"/>
        </w:rPr>
        <w:t>Loretta Butts</w:t>
      </w:r>
      <w:r w:rsidR="007B179B" w:rsidRPr="00787E17">
        <w:rPr>
          <w:b/>
          <w:color w:val="000000" w:themeColor="text1"/>
          <w:sz w:val="18"/>
        </w:rPr>
        <w:t>, International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787E17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Steve Hodgson</w:t>
      </w:r>
      <w:r w:rsidR="007B179B" w:rsidRPr="00787E17">
        <w:rPr>
          <w:b/>
          <w:color w:val="000000" w:themeColor="text1"/>
          <w:sz w:val="18"/>
        </w:rPr>
        <w:t>, President Elect</w:t>
      </w:r>
      <w:r w:rsidR="00AC6736">
        <w:rPr>
          <w:b/>
          <w:color w:val="000000" w:themeColor="text1"/>
          <w:sz w:val="18"/>
        </w:rPr>
        <w:t xml:space="preserve"> (Absent)</w:t>
      </w:r>
      <w:r w:rsidR="008700F9">
        <w:rPr>
          <w:b/>
          <w:color w:val="000000" w:themeColor="text1"/>
          <w:sz w:val="18"/>
        </w:rPr>
        <w:tab/>
      </w:r>
      <w:r w:rsidR="00AC6736">
        <w:rPr>
          <w:b/>
          <w:color w:val="000000" w:themeColor="text1"/>
          <w:sz w:val="18"/>
        </w:rPr>
        <w:tab/>
      </w:r>
      <w:r w:rsidR="00AC6736">
        <w:rPr>
          <w:b/>
          <w:color w:val="000000" w:themeColor="text1"/>
          <w:sz w:val="18"/>
        </w:rPr>
        <w:tab/>
      </w:r>
      <w:r w:rsidRPr="00787E17">
        <w:rPr>
          <w:b/>
          <w:color w:val="000000" w:themeColor="text1"/>
          <w:sz w:val="18"/>
        </w:rPr>
        <w:t>Sabrina Harper</w:t>
      </w:r>
      <w:r w:rsidR="00FD2FBB" w:rsidRPr="00787E17">
        <w:rPr>
          <w:b/>
          <w:color w:val="000000" w:themeColor="text1"/>
          <w:sz w:val="18"/>
        </w:rPr>
        <w:t>,</w:t>
      </w:r>
      <w:r w:rsidRPr="00787E17">
        <w:rPr>
          <w:b/>
          <w:color w:val="000000" w:themeColor="text1"/>
          <w:sz w:val="18"/>
        </w:rPr>
        <w:t xml:space="preserve"> </w:t>
      </w:r>
      <w:r w:rsidR="007B179B" w:rsidRPr="00787E17">
        <w:rPr>
          <w:b/>
          <w:color w:val="000000" w:themeColor="text1"/>
          <w:sz w:val="18"/>
        </w:rPr>
        <w:t>Youth Service</w:t>
      </w:r>
      <w:r w:rsidR="00FD2FBB" w:rsidRPr="00787E17">
        <w:rPr>
          <w:b/>
          <w:color w:val="000000" w:themeColor="text1"/>
          <w:sz w:val="18"/>
        </w:rPr>
        <w:t xml:space="preserve"> </w:t>
      </w:r>
    </w:p>
    <w:p w:rsidR="006603B4" w:rsidRPr="00787E17" w:rsidRDefault="0096139E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 xml:space="preserve">Charles </w:t>
      </w:r>
      <w:proofErr w:type="spellStart"/>
      <w:r w:rsidRPr="00787E17">
        <w:rPr>
          <w:b/>
          <w:color w:val="000000" w:themeColor="text1"/>
          <w:sz w:val="18"/>
        </w:rPr>
        <w:t>Bourbeau</w:t>
      </w:r>
      <w:proofErr w:type="spellEnd"/>
      <w:r w:rsidRPr="00787E17">
        <w:rPr>
          <w:b/>
          <w:color w:val="000000" w:themeColor="text1"/>
          <w:sz w:val="18"/>
        </w:rPr>
        <w:t xml:space="preserve">, </w:t>
      </w:r>
      <w:r w:rsidR="007B179B" w:rsidRPr="00787E17">
        <w:rPr>
          <w:b/>
          <w:color w:val="000000" w:themeColor="text1"/>
          <w:sz w:val="18"/>
        </w:rPr>
        <w:t>Past Pr</w:t>
      </w:r>
      <w:r w:rsidR="00FD2FBB" w:rsidRPr="00787E17">
        <w:rPr>
          <w:b/>
          <w:color w:val="000000" w:themeColor="text1"/>
          <w:sz w:val="18"/>
        </w:rPr>
        <w:t>esident</w:t>
      </w:r>
      <w:r w:rsidR="00FD2FBB" w:rsidRPr="00787E17">
        <w:rPr>
          <w:b/>
          <w:color w:val="000000" w:themeColor="text1"/>
          <w:sz w:val="18"/>
        </w:rPr>
        <w:tab/>
      </w:r>
      <w:r w:rsidR="00787E17" w:rsidRPr="00787E17">
        <w:rPr>
          <w:b/>
          <w:color w:val="000000" w:themeColor="text1"/>
          <w:sz w:val="18"/>
        </w:rPr>
        <w:tab/>
        <w:t xml:space="preserve">     </w:t>
      </w:r>
      <w:r w:rsidR="005E51AB">
        <w:rPr>
          <w:b/>
          <w:color w:val="000000" w:themeColor="text1"/>
          <w:sz w:val="18"/>
        </w:rPr>
        <w:tab/>
      </w:r>
      <w:r w:rsidR="007B179B" w:rsidRPr="00787E17">
        <w:rPr>
          <w:b/>
          <w:color w:val="000000" w:themeColor="text1"/>
          <w:sz w:val="18"/>
        </w:rPr>
        <w:t>Rich Johnson, Vocational Service</w:t>
      </w:r>
      <w:r w:rsidR="005E51AB">
        <w:rPr>
          <w:b/>
          <w:color w:val="000000" w:themeColor="text1"/>
          <w:sz w:val="18"/>
        </w:rPr>
        <w:t xml:space="preserve"> </w:t>
      </w:r>
    </w:p>
    <w:p w:rsidR="00872DD5" w:rsidRPr="00787E17" w:rsidRDefault="007B179B" w:rsidP="007B179B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Ken Weathers, Executive Secretary</w:t>
      </w:r>
      <w:r w:rsidR="008579D5" w:rsidRPr="00787E17">
        <w:rPr>
          <w:b/>
          <w:color w:val="000000" w:themeColor="text1"/>
          <w:sz w:val="18"/>
        </w:rPr>
        <w:t xml:space="preserve"> </w:t>
      </w:r>
      <w:r w:rsidR="00AC6736">
        <w:rPr>
          <w:b/>
          <w:color w:val="000000" w:themeColor="text1"/>
          <w:sz w:val="18"/>
        </w:rPr>
        <w:tab/>
      </w:r>
      <w:r w:rsidR="008700F9">
        <w:rPr>
          <w:b/>
          <w:color w:val="000000" w:themeColor="text1"/>
          <w:sz w:val="18"/>
        </w:rPr>
        <w:tab/>
      </w:r>
      <w:r w:rsidR="008700F9">
        <w:rPr>
          <w:b/>
          <w:color w:val="000000" w:themeColor="text1"/>
          <w:sz w:val="18"/>
        </w:rPr>
        <w:tab/>
      </w:r>
      <w:r w:rsidR="00744129" w:rsidRPr="00787E17">
        <w:rPr>
          <w:b/>
          <w:color w:val="000000" w:themeColor="text1"/>
          <w:sz w:val="18"/>
        </w:rPr>
        <w:t>Davina Bergin</w:t>
      </w:r>
      <w:r w:rsidR="008579D5" w:rsidRPr="00787E17">
        <w:rPr>
          <w:b/>
          <w:color w:val="000000" w:themeColor="text1"/>
          <w:sz w:val="18"/>
        </w:rPr>
        <w:t>, Rotary Foundation</w:t>
      </w:r>
    </w:p>
    <w:p w:rsidR="008700F9" w:rsidRDefault="008700F9" w:rsidP="006321C5">
      <w:pPr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 xml:space="preserve">Jackie </w:t>
      </w:r>
      <w:proofErr w:type="spellStart"/>
      <w:r>
        <w:rPr>
          <w:b/>
          <w:color w:val="000000" w:themeColor="text1"/>
          <w:sz w:val="18"/>
        </w:rPr>
        <w:t>Lerno</w:t>
      </w:r>
      <w:proofErr w:type="spellEnd"/>
      <w:r>
        <w:rPr>
          <w:b/>
          <w:color w:val="000000" w:themeColor="text1"/>
          <w:sz w:val="18"/>
        </w:rPr>
        <w:t>, Membership</w:t>
      </w:r>
      <w:r w:rsidR="00AC6736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ab/>
      </w:r>
      <w:r>
        <w:rPr>
          <w:b/>
          <w:color w:val="000000" w:themeColor="text1"/>
          <w:sz w:val="18"/>
        </w:rPr>
        <w:tab/>
        <w:t>Joel Clay, Membership</w:t>
      </w:r>
    </w:p>
    <w:p w:rsidR="005E51AB" w:rsidRDefault="00872DD5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Ted Jacobson</w:t>
      </w:r>
      <w:r w:rsidR="00787E17" w:rsidRPr="00787E17">
        <w:rPr>
          <w:b/>
          <w:color w:val="000000" w:themeColor="text1"/>
          <w:sz w:val="18"/>
        </w:rPr>
        <w:t>,</w:t>
      </w:r>
      <w:r w:rsidR="0020293A">
        <w:rPr>
          <w:b/>
          <w:color w:val="000000" w:themeColor="text1"/>
          <w:sz w:val="18"/>
        </w:rPr>
        <w:t xml:space="preserve"> Programs Chair </w:t>
      </w:r>
      <w:r w:rsidR="00207E63">
        <w:rPr>
          <w:b/>
          <w:color w:val="000000" w:themeColor="text1"/>
          <w:sz w:val="18"/>
        </w:rPr>
        <w:t xml:space="preserve">(Absent) </w:t>
      </w:r>
      <w:r w:rsidR="00787E17" w:rsidRPr="00787E17">
        <w:rPr>
          <w:b/>
          <w:color w:val="000000" w:themeColor="text1"/>
          <w:sz w:val="18"/>
        </w:rPr>
        <w:t>(</w:t>
      </w:r>
      <w:r w:rsidRPr="00787E17">
        <w:rPr>
          <w:b/>
          <w:color w:val="000000" w:themeColor="text1"/>
          <w:sz w:val="18"/>
        </w:rPr>
        <w:t>Non Board</w:t>
      </w:r>
      <w:r w:rsidR="00787E17" w:rsidRPr="00787E17">
        <w:rPr>
          <w:b/>
          <w:color w:val="000000" w:themeColor="text1"/>
          <w:sz w:val="18"/>
        </w:rPr>
        <w:t>)</w:t>
      </w:r>
      <w:r w:rsidR="005E51AB">
        <w:rPr>
          <w:b/>
          <w:color w:val="000000" w:themeColor="text1"/>
          <w:sz w:val="18"/>
        </w:rPr>
        <w:tab/>
      </w:r>
      <w:r w:rsidR="0020293A">
        <w:rPr>
          <w:b/>
          <w:color w:val="000000" w:themeColor="text1"/>
          <w:sz w:val="18"/>
        </w:rPr>
        <w:t xml:space="preserve">Tom </w:t>
      </w:r>
      <w:proofErr w:type="spellStart"/>
      <w:r w:rsidR="0020293A">
        <w:rPr>
          <w:b/>
          <w:color w:val="000000" w:themeColor="text1"/>
          <w:sz w:val="18"/>
        </w:rPr>
        <w:t>Zirk</w:t>
      </w:r>
      <w:proofErr w:type="spellEnd"/>
      <w:r w:rsidR="0020293A">
        <w:rPr>
          <w:b/>
          <w:color w:val="000000" w:themeColor="text1"/>
          <w:sz w:val="18"/>
        </w:rPr>
        <w:t>, Website/</w:t>
      </w:r>
      <w:r w:rsidR="005E51AB" w:rsidRPr="00787E17">
        <w:rPr>
          <w:b/>
          <w:color w:val="000000" w:themeColor="text1"/>
          <w:sz w:val="18"/>
        </w:rPr>
        <w:t>Publicity (Non Board</w:t>
      </w:r>
      <w:r w:rsidR="005E51AB" w:rsidRPr="00787E17">
        <w:rPr>
          <w:b/>
          <w:i/>
          <w:color w:val="000000" w:themeColor="text1"/>
          <w:sz w:val="18"/>
        </w:rPr>
        <w:t>)</w:t>
      </w:r>
      <w:r w:rsidR="005E51AB" w:rsidRPr="00787E17">
        <w:rPr>
          <w:b/>
          <w:i/>
          <w:color w:val="000000" w:themeColor="text1"/>
          <w:sz w:val="18"/>
        </w:rPr>
        <w:tab/>
      </w:r>
    </w:p>
    <w:p w:rsidR="00FD2FBB" w:rsidRPr="008700F9" w:rsidRDefault="00787E17" w:rsidP="006321C5">
      <w:pPr>
        <w:rPr>
          <w:b/>
          <w:color w:val="000000" w:themeColor="text1"/>
          <w:sz w:val="18"/>
        </w:rPr>
      </w:pPr>
      <w:r w:rsidRPr="00787E17">
        <w:rPr>
          <w:b/>
          <w:color w:val="000000" w:themeColor="text1"/>
          <w:sz w:val="18"/>
        </w:rPr>
        <w:t>J</w:t>
      </w:r>
      <w:r w:rsidR="00872DD5" w:rsidRPr="00787E17">
        <w:rPr>
          <w:b/>
          <w:color w:val="000000" w:themeColor="text1"/>
          <w:sz w:val="18"/>
        </w:rPr>
        <w:t>ohn</w:t>
      </w:r>
      <w:r w:rsidR="0020293A">
        <w:rPr>
          <w:b/>
          <w:color w:val="000000" w:themeColor="text1"/>
          <w:sz w:val="18"/>
        </w:rPr>
        <w:t xml:space="preserve"> Donovan, Scholarships (Absent) </w:t>
      </w:r>
      <w:r w:rsidR="00872DD5" w:rsidRPr="00787E17">
        <w:rPr>
          <w:b/>
          <w:color w:val="000000" w:themeColor="text1"/>
          <w:sz w:val="18"/>
        </w:rPr>
        <w:t xml:space="preserve">(Non </w:t>
      </w:r>
      <w:r w:rsidR="00C0763A" w:rsidRPr="00787E17">
        <w:rPr>
          <w:b/>
          <w:color w:val="000000" w:themeColor="text1"/>
          <w:sz w:val="18"/>
        </w:rPr>
        <w:t>Board</w:t>
      </w:r>
      <w:r w:rsidR="00872DD5" w:rsidRPr="00787E17">
        <w:rPr>
          <w:b/>
          <w:color w:val="000000" w:themeColor="text1"/>
          <w:sz w:val="18"/>
        </w:rPr>
        <w:t>)</w:t>
      </w:r>
      <w:r w:rsidRPr="00787E17">
        <w:rPr>
          <w:b/>
          <w:color w:val="000000" w:themeColor="text1"/>
          <w:sz w:val="18"/>
        </w:rPr>
        <w:t xml:space="preserve">     </w:t>
      </w:r>
      <w:r w:rsidR="005E51AB">
        <w:rPr>
          <w:b/>
          <w:color w:val="000000" w:themeColor="text1"/>
          <w:sz w:val="18"/>
        </w:rPr>
        <w:tab/>
      </w:r>
    </w:p>
    <w:p w:rsidR="00787E17" w:rsidRPr="00787E17" w:rsidRDefault="00787E17" w:rsidP="006321C5">
      <w:pPr>
        <w:rPr>
          <w:b/>
          <w:i/>
          <w:color w:val="000000" w:themeColor="text1"/>
          <w:sz w:val="18"/>
        </w:rPr>
      </w:pPr>
      <w:r w:rsidRPr="00787E17">
        <w:rPr>
          <w:b/>
          <w:i/>
          <w:color w:val="000000" w:themeColor="text1"/>
          <w:sz w:val="18"/>
        </w:rPr>
        <w:tab/>
      </w:r>
    </w:p>
    <w:p w:rsidR="0087249F" w:rsidRPr="00F20833" w:rsidRDefault="0087249F" w:rsidP="00FD2FBB">
      <w:pPr>
        <w:pStyle w:val="Heading1"/>
      </w:pPr>
    </w:p>
    <w:p w:rsidR="00FD2FBB" w:rsidRDefault="00FD2FBB" w:rsidP="00FD2FBB">
      <w:pPr>
        <w:pStyle w:val="ListParagraph"/>
        <w:rPr>
          <w:color w:val="000000" w:themeColor="text1"/>
        </w:rPr>
      </w:pPr>
    </w:p>
    <w:p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Idler</w:t>
      </w:r>
      <w:r w:rsidRPr="00FD2FBB">
        <w:rPr>
          <w:color w:val="000000" w:themeColor="text1"/>
        </w:rPr>
        <w:t>)</w:t>
      </w:r>
      <w:r w:rsidR="00872DD5">
        <w:rPr>
          <w:color w:val="000000" w:themeColor="text1"/>
        </w:rPr>
        <w:t xml:space="preserve">  </w:t>
      </w:r>
    </w:p>
    <w:p w:rsidR="00872DD5" w:rsidRDefault="00872DD5" w:rsidP="00872DD5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11:0</w:t>
      </w:r>
      <w:r w:rsidR="00AC6736">
        <w:rPr>
          <w:color w:val="000000" w:themeColor="text1"/>
        </w:rPr>
        <w:t>2</w:t>
      </w:r>
      <w:r>
        <w:rPr>
          <w:color w:val="000000" w:themeColor="text1"/>
        </w:rPr>
        <w:t xml:space="preserve"> AM</w:t>
      </w:r>
    </w:p>
    <w:p w:rsidR="00FD2FBB" w:rsidRPr="00FD2FBB" w:rsidRDefault="00FD2FBB" w:rsidP="00FD2FBB">
      <w:pPr>
        <w:pStyle w:val="ListParagraph"/>
        <w:rPr>
          <w:color w:val="000000" w:themeColor="text1"/>
        </w:rPr>
      </w:pPr>
    </w:p>
    <w:p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FD2FBB">
        <w:rPr>
          <w:color w:val="000000" w:themeColor="text1"/>
        </w:rPr>
        <w:t>Idler</w:t>
      </w:r>
      <w:r w:rsidR="001E1288">
        <w:rPr>
          <w:color w:val="000000" w:themeColor="text1"/>
        </w:rPr>
        <w:t>)</w:t>
      </w:r>
    </w:p>
    <w:p w:rsidR="00872DD5" w:rsidRDefault="00AC6736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Derek Kirk was introduced as a guest</w:t>
      </w: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FD2FBB">
        <w:rPr>
          <w:color w:val="000000" w:themeColor="text1"/>
        </w:rPr>
        <w:t>Idler</w:t>
      </w:r>
      <w:r>
        <w:rPr>
          <w:color w:val="000000" w:themeColor="text1"/>
        </w:rPr>
        <w:t>)</w:t>
      </w:r>
      <w:r w:rsidR="00872DD5">
        <w:rPr>
          <w:color w:val="000000" w:themeColor="text1"/>
        </w:rPr>
        <w:tab/>
      </w:r>
    </w:p>
    <w:p w:rsidR="00207E63" w:rsidRDefault="00207E63" w:rsidP="00207E63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No agenda items were added</w:t>
      </w:r>
    </w:p>
    <w:p w:rsidR="005E51AB" w:rsidRDefault="005E51AB" w:rsidP="005E51AB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20293A" w:rsidRDefault="00207E63" w:rsidP="00872DD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Lewis presented the draft meeting minutes from </w:t>
      </w:r>
      <w:r w:rsidR="00AC6736">
        <w:rPr>
          <w:color w:val="000000" w:themeColor="text1"/>
        </w:rPr>
        <w:t>Dec. 19</w:t>
      </w:r>
      <w:r w:rsidR="00AC6736" w:rsidRPr="00AC6736">
        <w:rPr>
          <w:color w:val="000000" w:themeColor="text1"/>
          <w:vertAlign w:val="superscript"/>
        </w:rPr>
        <w:t>th</w:t>
      </w:r>
      <w:r w:rsidR="00AC6736">
        <w:rPr>
          <w:color w:val="000000" w:themeColor="text1"/>
        </w:rPr>
        <w:t>, 2018</w:t>
      </w:r>
      <w:r>
        <w:rPr>
          <w:color w:val="000000" w:themeColor="text1"/>
        </w:rPr>
        <w:t>.  Neil moved to approve, second by Harper, approved.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5E2BE7">
        <w:rPr>
          <w:color w:val="000000" w:themeColor="text1"/>
        </w:rPr>
        <w:t>Borish)</w:t>
      </w:r>
    </w:p>
    <w:p w:rsidR="00207E63" w:rsidRDefault="00AC6736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Lewis</w:t>
      </w:r>
      <w:r w:rsidR="00787E17" w:rsidRPr="005E51AB">
        <w:rPr>
          <w:color w:val="000000" w:themeColor="text1"/>
        </w:rPr>
        <w:t xml:space="preserve"> presented the </w:t>
      </w:r>
      <w:r w:rsidR="0020293A">
        <w:rPr>
          <w:color w:val="000000" w:themeColor="text1"/>
        </w:rPr>
        <w:t>club’s financial statements</w:t>
      </w:r>
      <w:r>
        <w:rPr>
          <w:color w:val="000000" w:themeColor="text1"/>
        </w:rPr>
        <w:t xml:space="preserve"> in </w:t>
      </w:r>
      <w:proofErr w:type="spellStart"/>
      <w:r>
        <w:rPr>
          <w:color w:val="000000" w:themeColor="text1"/>
        </w:rPr>
        <w:t>Borish’s</w:t>
      </w:r>
      <w:proofErr w:type="spellEnd"/>
      <w:r>
        <w:rPr>
          <w:color w:val="000000" w:themeColor="text1"/>
        </w:rPr>
        <w:t xml:space="preserve"> absence</w:t>
      </w:r>
      <w:r w:rsidR="0020293A">
        <w:rPr>
          <w:color w:val="000000" w:themeColor="text1"/>
        </w:rPr>
        <w:t>.</w:t>
      </w:r>
      <w:r>
        <w:rPr>
          <w:color w:val="000000" w:themeColor="text1"/>
        </w:rPr>
        <w:t xml:space="preserve">  Discussion around Caleb Davis, Idler to check with Gail at Paso Robles club on his status.  </w:t>
      </w:r>
      <w:r w:rsidR="0020293A">
        <w:rPr>
          <w:color w:val="000000" w:themeColor="text1"/>
        </w:rPr>
        <w:t xml:space="preserve">  </w:t>
      </w:r>
    </w:p>
    <w:p w:rsidR="00AC6736" w:rsidRDefault="00AC6736" w:rsidP="005E51AB">
      <w:pPr>
        <w:numPr>
          <w:ilvl w:val="1"/>
          <w:numId w:val="15"/>
        </w:numPr>
        <w:contextualSpacing/>
        <w:rPr>
          <w:color w:val="000000" w:themeColor="text1"/>
        </w:rPr>
      </w:pPr>
      <w:proofErr w:type="spellStart"/>
      <w:r>
        <w:rPr>
          <w:color w:val="000000" w:themeColor="text1"/>
        </w:rPr>
        <w:t>Lerno</w:t>
      </w:r>
      <w:proofErr w:type="spellEnd"/>
      <w:r>
        <w:rPr>
          <w:color w:val="000000" w:themeColor="text1"/>
        </w:rPr>
        <w:t xml:space="preserve"> moved to begin accepting Square for dues payments, second by Clay, accepted. Lewis needs to let Borish know.   </w:t>
      </w:r>
    </w:p>
    <w:p w:rsidR="0087249F" w:rsidRPr="005E51AB" w:rsidRDefault="005E51AB" w:rsidP="00207E63">
      <w:pPr>
        <w:ind w:left="1080"/>
        <w:contextualSpacing/>
        <w:rPr>
          <w:color w:val="000000" w:themeColor="text1"/>
        </w:rPr>
      </w:pPr>
      <w:r w:rsidRPr="005E51AB">
        <w:rPr>
          <w:color w:val="000000" w:themeColor="text1"/>
        </w:rPr>
        <w:t xml:space="preserve">  </w:t>
      </w:r>
      <w:r w:rsidR="00787E17" w:rsidRPr="005E51AB">
        <w:rPr>
          <w:color w:val="000000" w:themeColor="text1"/>
        </w:rPr>
        <w:t xml:space="preserve">  </w:t>
      </w:r>
    </w:p>
    <w:p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2B3D4F" w:rsidRDefault="00AC6736" w:rsidP="00AC6736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Thank you to all for helping with Bell Ringing</w:t>
      </w:r>
    </w:p>
    <w:p w:rsidR="00AC6736" w:rsidRDefault="00AC6736" w:rsidP="00AC6736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Rich to further explain how money will be donated to outside needs</w:t>
      </w:r>
    </w:p>
    <w:p w:rsidR="00AC6736" w:rsidRDefault="00AC6736" w:rsidP="00AC6736">
      <w:pPr>
        <w:numPr>
          <w:ilvl w:val="2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There was general discussion on the relationship between the club and the club’s foundation.  Johnson wants to have board / club resolution by Feb. or March.  </w:t>
      </w:r>
    </w:p>
    <w:p w:rsidR="006050CF" w:rsidRDefault="006050CF" w:rsidP="006050CF">
      <w:pPr>
        <w:ind w:left="720"/>
        <w:contextualSpacing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2B3D4F" w:rsidRDefault="00207E63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Crab Feed for February 16</w:t>
      </w:r>
      <w:r w:rsidRPr="00207E63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2019</w:t>
      </w:r>
    </w:p>
    <w:p w:rsidR="00AC6736" w:rsidRDefault="00AC6736" w:rsidP="00AC6736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There was general discussion which included items B and C below.  </w:t>
      </w:r>
    </w:p>
    <w:p w:rsidR="00207E63" w:rsidRDefault="00AC6736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We have filled out sponsorship for Crab Feed.  Idler’s and Whirlpool $5,000.  Pacific Premier Bank $2,500 and Atascadero 76 $2,500.  </w:t>
      </w:r>
    </w:p>
    <w:p w:rsidR="00207E63" w:rsidRDefault="00AC6736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Board could be great help with crab feed and silent auction.</w:t>
      </w:r>
    </w:p>
    <w:p w:rsidR="00207E63" w:rsidRDefault="00AC6736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February 6</w:t>
      </w:r>
      <w:r w:rsidRPr="00AC6736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social is at Dunbar Brewing in Santa Margarita</w:t>
      </w:r>
    </w:p>
    <w:p w:rsidR="00AC6736" w:rsidRDefault="00AC6736" w:rsidP="00AC6736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>Details discussed</w:t>
      </w:r>
    </w:p>
    <w:p w:rsidR="00AC6736" w:rsidRDefault="00AC6736" w:rsidP="00207E63">
      <w:pPr>
        <w:numPr>
          <w:ilvl w:val="1"/>
          <w:numId w:val="28"/>
        </w:numPr>
        <w:rPr>
          <w:color w:val="000000" w:themeColor="text1"/>
        </w:rPr>
      </w:pPr>
      <w:r>
        <w:rPr>
          <w:color w:val="000000" w:themeColor="text1"/>
        </w:rPr>
        <w:t>Need board approval to open separate checking account for “Parents For Joy” Grant</w:t>
      </w:r>
    </w:p>
    <w:p w:rsidR="00AC6736" w:rsidRDefault="00AC6736" w:rsidP="00AC6736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t xml:space="preserve">Board needs to open separate checking account for Rotary International grant.  We are expecting the grant to bring in $40-42k if approved.  </w:t>
      </w:r>
    </w:p>
    <w:p w:rsidR="007830A6" w:rsidRDefault="007830A6" w:rsidP="00AC6736">
      <w:pPr>
        <w:numPr>
          <w:ilvl w:val="2"/>
          <w:numId w:val="28"/>
        </w:numPr>
        <w:rPr>
          <w:color w:val="000000" w:themeColor="text1"/>
        </w:rPr>
      </w:pPr>
      <w:r>
        <w:rPr>
          <w:color w:val="000000" w:themeColor="text1"/>
        </w:rPr>
        <w:lastRenderedPageBreak/>
        <w:t>Clay moved to open a separate bank account, second by Harper, approved.</w:t>
      </w:r>
    </w:p>
    <w:p w:rsidR="009A27CF" w:rsidRDefault="009A27CF" w:rsidP="00D5525D">
      <w:pPr>
        <w:ind w:left="1080"/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  <w:r w:rsidR="00872DD5">
        <w:rPr>
          <w:color w:val="000000" w:themeColor="text1"/>
        </w:rPr>
        <w:t xml:space="preserve"> </w:t>
      </w:r>
    </w:p>
    <w:p w:rsidR="00872DD5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Club Service (</w:t>
      </w:r>
      <w:r w:rsidR="00FD2FBB" w:rsidRPr="00872DD5">
        <w:rPr>
          <w:color w:val="000000" w:themeColor="text1"/>
        </w:rPr>
        <w:t>Nichols</w:t>
      </w:r>
      <w:r w:rsidRPr="00872DD5">
        <w:rPr>
          <w:color w:val="000000" w:themeColor="text1"/>
        </w:rPr>
        <w:t>)</w:t>
      </w:r>
    </w:p>
    <w:p w:rsidR="00872DD5" w:rsidRDefault="0011795A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Vocational Service</w:t>
      </w:r>
      <w:r w:rsidR="001E1288" w:rsidRPr="00872DD5">
        <w:rPr>
          <w:color w:val="000000" w:themeColor="text1"/>
        </w:rPr>
        <w:t xml:space="preserve"> (Johnson)</w:t>
      </w:r>
    </w:p>
    <w:p w:rsidR="007830A6" w:rsidRDefault="007830A6" w:rsidP="007830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Discussion on 4 Way Test essay and Vocational Service project at Paloma School.</w:t>
      </w:r>
    </w:p>
    <w:p w:rsidR="00B5255C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Community Service (</w:t>
      </w:r>
      <w:r w:rsidR="00FD2FBB" w:rsidRPr="00872DD5">
        <w:rPr>
          <w:color w:val="000000" w:themeColor="text1"/>
        </w:rPr>
        <w:t>Neil</w:t>
      </w:r>
      <w:r w:rsidRPr="00872DD5">
        <w:rPr>
          <w:color w:val="000000" w:themeColor="text1"/>
        </w:rPr>
        <w:t>)</w:t>
      </w:r>
      <w:r w:rsidR="0011795A" w:rsidRPr="00872DD5">
        <w:rPr>
          <w:color w:val="000000" w:themeColor="text1"/>
        </w:rPr>
        <w:tab/>
      </w:r>
    </w:p>
    <w:p w:rsidR="007830A6" w:rsidRDefault="007830A6" w:rsidP="007830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Discussion around possible involvement in One Cool Earth event.</w:t>
      </w:r>
    </w:p>
    <w:p w:rsidR="0011795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International Service (</w:t>
      </w:r>
      <w:r w:rsidR="00D15251" w:rsidRPr="00872DD5">
        <w:rPr>
          <w:color w:val="000000" w:themeColor="text1"/>
        </w:rPr>
        <w:t>Butts)</w:t>
      </w:r>
    </w:p>
    <w:p w:rsidR="008A7F7A" w:rsidRDefault="001E1288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Youth Service (</w:t>
      </w:r>
      <w:r w:rsidR="00FD2FBB" w:rsidRPr="00872DD5">
        <w:rPr>
          <w:color w:val="000000" w:themeColor="text1"/>
        </w:rPr>
        <w:t>Harper)</w:t>
      </w:r>
    </w:p>
    <w:p w:rsidR="007830A6" w:rsidRDefault="007830A6" w:rsidP="007830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Having a Take the Lead meeting Jan 17</w:t>
      </w:r>
      <w:r w:rsidRPr="007830A6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.  Discussion on RYLA.  Discussion about Garry Brill doing a live auction for crab feed.</w:t>
      </w:r>
    </w:p>
    <w:p w:rsidR="00FD2FBB" w:rsidRDefault="00FD2FBB" w:rsidP="00872DD5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872DD5">
        <w:rPr>
          <w:color w:val="000000" w:themeColor="text1"/>
        </w:rPr>
        <w:t>Membership (</w:t>
      </w:r>
      <w:proofErr w:type="spellStart"/>
      <w:r w:rsidR="00D718BA">
        <w:rPr>
          <w:color w:val="000000" w:themeColor="text1"/>
        </w:rPr>
        <w:t>Lerno</w:t>
      </w:r>
      <w:proofErr w:type="spellEnd"/>
      <w:r w:rsidR="00D718BA">
        <w:rPr>
          <w:color w:val="000000" w:themeColor="text1"/>
        </w:rPr>
        <w:t xml:space="preserve"> / Clay</w:t>
      </w:r>
      <w:r w:rsidRPr="00872DD5">
        <w:rPr>
          <w:color w:val="000000" w:themeColor="text1"/>
        </w:rPr>
        <w:t>)</w:t>
      </w:r>
    </w:p>
    <w:p w:rsidR="007830A6" w:rsidRDefault="007830A6" w:rsidP="007830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Clay presented membership application from Ryan Fields, Weathers moved to approve, second by Bergin, approved.  Discussion around </w:t>
      </w:r>
      <w:proofErr w:type="spellStart"/>
      <w:r>
        <w:rPr>
          <w:color w:val="000000" w:themeColor="text1"/>
        </w:rPr>
        <w:t>Gli</w:t>
      </w:r>
      <w:proofErr w:type="spellEnd"/>
      <w:r>
        <w:rPr>
          <w:color w:val="000000" w:themeColor="text1"/>
        </w:rPr>
        <w:t xml:space="preserve"> Rivera, a possible new member.</w:t>
      </w:r>
    </w:p>
    <w:p w:rsidR="00D718BA" w:rsidRDefault="00D718BA" w:rsidP="00D718BA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RI Foundation (Bergin)</w:t>
      </w:r>
      <w:r w:rsidR="007830A6">
        <w:rPr>
          <w:color w:val="000000" w:themeColor="text1"/>
        </w:rPr>
        <w:t xml:space="preserve"> has program for February 20th</w:t>
      </w:r>
      <w:bookmarkStart w:id="0" w:name="_GoBack"/>
      <w:bookmarkEnd w:id="0"/>
    </w:p>
    <w:p w:rsidR="00872DD5" w:rsidRDefault="00872DD5" w:rsidP="00D5525D">
      <w:pPr>
        <w:ind w:left="720"/>
        <w:contextualSpacing/>
        <w:rPr>
          <w:color w:val="000000" w:themeColor="text1"/>
        </w:rPr>
      </w:pPr>
    </w:p>
    <w:p w:rsidR="00B12538" w:rsidRDefault="00B12538" w:rsidP="00B12538">
      <w:pPr>
        <w:pStyle w:val="ListParagraph"/>
        <w:numPr>
          <w:ilvl w:val="0"/>
          <w:numId w:val="15"/>
        </w:numPr>
        <w:rPr>
          <w:rFonts w:eastAsia="Calibri" w:cs="Arial"/>
          <w:szCs w:val="22"/>
        </w:rPr>
      </w:pPr>
      <w:r>
        <w:rPr>
          <w:rFonts w:eastAsia="Calibri" w:cs="Arial"/>
          <w:szCs w:val="22"/>
        </w:rPr>
        <w:t xml:space="preserve">Meeting Adjourned </w:t>
      </w:r>
      <w:r w:rsidR="00207E63">
        <w:rPr>
          <w:rFonts w:eastAsia="Calibri" w:cs="Arial"/>
          <w:szCs w:val="22"/>
        </w:rPr>
        <w:t>11:</w:t>
      </w:r>
      <w:r w:rsidR="007830A6">
        <w:rPr>
          <w:rFonts w:eastAsia="Calibri" w:cs="Arial"/>
          <w:szCs w:val="22"/>
        </w:rPr>
        <w:t>46</w:t>
      </w:r>
      <w:r w:rsidR="00207E63">
        <w:rPr>
          <w:rFonts w:eastAsia="Calibri" w:cs="Arial"/>
          <w:szCs w:val="22"/>
        </w:rPr>
        <w:t xml:space="preserve"> AM</w:t>
      </w:r>
    </w:p>
    <w:p w:rsidR="002A0007" w:rsidRDefault="002A0007" w:rsidP="002A0007">
      <w:pPr>
        <w:rPr>
          <w:rFonts w:eastAsia="Calibri" w:cs="Arial"/>
          <w:szCs w:val="22"/>
        </w:rPr>
      </w:pPr>
    </w:p>
    <w:p w:rsidR="002A0007" w:rsidRPr="002A0007" w:rsidRDefault="002A0007" w:rsidP="002A0007">
      <w:pPr>
        <w:rPr>
          <w:rFonts w:eastAsia="Calibri" w:cs="Arial"/>
          <w:szCs w:val="22"/>
        </w:rPr>
      </w:pPr>
    </w:p>
    <w:sectPr w:rsidR="002A0007" w:rsidRPr="002A0007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7C" w:rsidRDefault="00D1087C" w:rsidP="005A7565">
      <w:r>
        <w:separator/>
      </w:r>
    </w:p>
  </w:endnote>
  <w:endnote w:type="continuationSeparator" w:id="0">
    <w:p w:rsidR="00D1087C" w:rsidRDefault="00D1087C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7C" w:rsidRDefault="00D1087C" w:rsidP="005A7565">
      <w:r>
        <w:separator/>
      </w:r>
    </w:p>
  </w:footnote>
  <w:footnote w:type="continuationSeparator" w:id="0">
    <w:p w:rsidR="00D1087C" w:rsidRDefault="00D1087C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0DE05480" wp14:editId="72165E08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C0940EF"/>
    <w:multiLevelType w:val="hybridMultilevel"/>
    <w:tmpl w:val="BB6A53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A95B1C"/>
    <w:multiLevelType w:val="hybridMultilevel"/>
    <w:tmpl w:val="FED82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72AF0"/>
    <w:multiLevelType w:val="hybridMultilevel"/>
    <w:tmpl w:val="C2B2C6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0"/>
  </w:num>
  <w:num w:numId="4">
    <w:abstractNumId w:val="10"/>
  </w:num>
  <w:num w:numId="5">
    <w:abstractNumId w:val="23"/>
  </w:num>
  <w:num w:numId="6">
    <w:abstractNumId w:val="8"/>
  </w:num>
  <w:num w:numId="7">
    <w:abstractNumId w:val="9"/>
  </w:num>
  <w:num w:numId="8">
    <w:abstractNumId w:val="4"/>
  </w:num>
  <w:num w:numId="9">
    <w:abstractNumId w:val="16"/>
  </w:num>
  <w:num w:numId="10">
    <w:abstractNumId w:val="25"/>
  </w:num>
  <w:num w:numId="11">
    <w:abstractNumId w:val="6"/>
  </w:num>
  <w:num w:numId="12">
    <w:abstractNumId w:val="27"/>
  </w:num>
  <w:num w:numId="13">
    <w:abstractNumId w:val="5"/>
  </w:num>
  <w:num w:numId="14">
    <w:abstractNumId w:val="15"/>
  </w:num>
  <w:num w:numId="15">
    <w:abstractNumId w:val="21"/>
  </w:num>
  <w:num w:numId="16">
    <w:abstractNumId w:val="12"/>
  </w:num>
  <w:num w:numId="17">
    <w:abstractNumId w:val="3"/>
  </w:num>
  <w:num w:numId="18">
    <w:abstractNumId w:val="19"/>
  </w:num>
  <w:num w:numId="19">
    <w:abstractNumId w:val="7"/>
  </w:num>
  <w:num w:numId="20">
    <w:abstractNumId w:val="2"/>
  </w:num>
  <w:num w:numId="21">
    <w:abstractNumId w:val="0"/>
  </w:num>
  <w:num w:numId="22">
    <w:abstractNumId w:val="17"/>
  </w:num>
  <w:num w:numId="23">
    <w:abstractNumId w:val="26"/>
  </w:num>
  <w:num w:numId="24">
    <w:abstractNumId w:val="18"/>
  </w:num>
  <w:num w:numId="25">
    <w:abstractNumId w:val="24"/>
  </w:num>
  <w:num w:numId="26">
    <w:abstractNumId w:val="13"/>
  </w:num>
  <w:num w:numId="27">
    <w:abstractNumId w:val="14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D59AA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96A12"/>
    <w:rsid w:val="001A5060"/>
    <w:rsid w:val="001B25CA"/>
    <w:rsid w:val="001B6104"/>
    <w:rsid w:val="001C29E5"/>
    <w:rsid w:val="001D63E6"/>
    <w:rsid w:val="001E0FD6"/>
    <w:rsid w:val="001E1288"/>
    <w:rsid w:val="0020293A"/>
    <w:rsid w:val="002045B0"/>
    <w:rsid w:val="00205F22"/>
    <w:rsid w:val="00206BC0"/>
    <w:rsid w:val="00207E63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007"/>
    <w:rsid w:val="002A0E66"/>
    <w:rsid w:val="002A1B96"/>
    <w:rsid w:val="002A45DA"/>
    <w:rsid w:val="002A6241"/>
    <w:rsid w:val="002B3D4F"/>
    <w:rsid w:val="002C51F8"/>
    <w:rsid w:val="0031469B"/>
    <w:rsid w:val="0031590D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1588"/>
    <w:rsid w:val="003A6261"/>
    <w:rsid w:val="003D2340"/>
    <w:rsid w:val="003D38EC"/>
    <w:rsid w:val="003D5D2E"/>
    <w:rsid w:val="003E0912"/>
    <w:rsid w:val="003E3F5F"/>
    <w:rsid w:val="003E6820"/>
    <w:rsid w:val="00403BF4"/>
    <w:rsid w:val="004079BF"/>
    <w:rsid w:val="004118ED"/>
    <w:rsid w:val="0042688C"/>
    <w:rsid w:val="0042786B"/>
    <w:rsid w:val="00430E75"/>
    <w:rsid w:val="0044084F"/>
    <w:rsid w:val="00444D0A"/>
    <w:rsid w:val="00450221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4F07F3"/>
    <w:rsid w:val="005054CE"/>
    <w:rsid w:val="0052389A"/>
    <w:rsid w:val="00524A3D"/>
    <w:rsid w:val="00525294"/>
    <w:rsid w:val="00526713"/>
    <w:rsid w:val="00532B57"/>
    <w:rsid w:val="00532F85"/>
    <w:rsid w:val="005338F9"/>
    <w:rsid w:val="00544A72"/>
    <w:rsid w:val="0055073A"/>
    <w:rsid w:val="005612BD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2BE7"/>
    <w:rsid w:val="005E3F58"/>
    <w:rsid w:val="005E51AB"/>
    <w:rsid w:val="00602DCF"/>
    <w:rsid w:val="00604255"/>
    <w:rsid w:val="006050CF"/>
    <w:rsid w:val="006051EE"/>
    <w:rsid w:val="00605767"/>
    <w:rsid w:val="00605F55"/>
    <w:rsid w:val="00612CC8"/>
    <w:rsid w:val="006233BD"/>
    <w:rsid w:val="00624BE6"/>
    <w:rsid w:val="006321C5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D5B1A"/>
    <w:rsid w:val="006E7B24"/>
    <w:rsid w:val="00716922"/>
    <w:rsid w:val="007259DD"/>
    <w:rsid w:val="00734EA2"/>
    <w:rsid w:val="00743C1C"/>
    <w:rsid w:val="00744129"/>
    <w:rsid w:val="0074573D"/>
    <w:rsid w:val="00751C7C"/>
    <w:rsid w:val="00765E0B"/>
    <w:rsid w:val="0076658A"/>
    <w:rsid w:val="00772A3D"/>
    <w:rsid w:val="007830A6"/>
    <w:rsid w:val="00783525"/>
    <w:rsid w:val="00784B37"/>
    <w:rsid w:val="00787E17"/>
    <w:rsid w:val="007B179B"/>
    <w:rsid w:val="007C56F7"/>
    <w:rsid w:val="007C734D"/>
    <w:rsid w:val="007D43E9"/>
    <w:rsid w:val="007D52DA"/>
    <w:rsid w:val="007F75FE"/>
    <w:rsid w:val="007F7FBE"/>
    <w:rsid w:val="00801CB1"/>
    <w:rsid w:val="00814728"/>
    <w:rsid w:val="0081473C"/>
    <w:rsid w:val="008269CD"/>
    <w:rsid w:val="008279A2"/>
    <w:rsid w:val="00842A44"/>
    <w:rsid w:val="00844167"/>
    <w:rsid w:val="008524B4"/>
    <w:rsid w:val="00854AFB"/>
    <w:rsid w:val="008552FF"/>
    <w:rsid w:val="008579D5"/>
    <w:rsid w:val="0086084E"/>
    <w:rsid w:val="00863409"/>
    <w:rsid w:val="00866B66"/>
    <w:rsid w:val="00867CA4"/>
    <w:rsid w:val="008700F9"/>
    <w:rsid w:val="0087249F"/>
    <w:rsid w:val="00872DD5"/>
    <w:rsid w:val="008924C7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45F3F"/>
    <w:rsid w:val="0096139E"/>
    <w:rsid w:val="00963715"/>
    <w:rsid w:val="009647B9"/>
    <w:rsid w:val="0097272C"/>
    <w:rsid w:val="00977D0B"/>
    <w:rsid w:val="00982E64"/>
    <w:rsid w:val="0098550F"/>
    <w:rsid w:val="00987BE5"/>
    <w:rsid w:val="00994FFC"/>
    <w:rsid w:val="00996A1D"/>
    <w:rsid w:val="009A056B"/>
    <w:rsid w:val="009A1BDA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96D73"/>
    <w:rsid w:val="00AA0CA0"/>
    <w:rsid w:val="00AC5353"/>
    <w:rsid w:val="00AC6736"/>
    <w:rsid w:val="00AD24DE"/>
    <w:rsid w:val="00AD58C2"/>
    <w:rsid w:val="00AE2359"/>
    <w:rsid w:val="00AE4D68"/>
    <w:rsid w:val="00AF69C2"/>
    <w:rsid w:val="00B12538"/>
    <w:rsid w:val="00B22DE7"/>
    <w:rsid w:val="00B4599E"/>
    <w:rsid w:val="00B45FBC"/>
    <w:rsid w:val="00B5255C"/>
    <w:rsid w:val="00B703F2"/>
    <w:rsid w:val="00B742B8"/>
    <w:rsid w:val="00B765ED"/>
    <w:rsid w:val="00B77C69"/>
    <w:rsid w:val="00B808DC"/>
    <w:rsid w:val="00B8124A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A5E7B"/>
    <w:rsid w:val="00CD1CC5"/>
    <w:rsid w:val="00CD2113"/>
    <w:rsid w:val="00CD4DCD"/>
    <w:rsid w:val="00CE5910"/>
    <w:rsid w:val="00CF1078"/>
    <w:rsid w:val="00CF5A4F"/>
    <w:rsid w:val="00CF5E6B"/>
    <w:rsid w:val="00D078AB"/>
    <w:rsid w:val="00D1087C"/>
    <w:rsid w:val="00D12F12"/>
    <w:rsid w:val="00D15251"/>
    <w:rsid w:val="00D3434E"/>
    <w:rsid w:val="00D42DEA"/>
    <w:rsid w:val="00D4396B"/>
    <w:rsid w:val="00D464D5"/>
    <w:rsid w:val="00D5525D"/>
    <w:rsid w:val="00D5727B"/>
    <w:rsid w:val="00D606FC"/>
    <w:rsid w:val="00D65009"/>
    <w:rsid w:val="00D718BA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1590"/>
    <w:rsid w:val="00EE5C83"/>
    <w:rsid w:val="00EF40F8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310C"/>
    <w:rsid w:val="00F95BBF"/>
    <w:rsid w:val="00FB2CFE"/>
    <w:rsid w:val="00FD0290"/>
    <w:rsid w:val="00FD103A"/>
    <w:rsid w:val="00FD2FBB"/>
    <w:rsid w:val="00FD3306"/>
    <w:rsid w:val="00FD43B3"/>
    <w:rsid w:val="00FE117B"/>
    <w:rsid w:val="00FE11D9"/>
    <w:rsid w:val="00FE1402"/>
    <w:rsid w:val="00FE45CA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C6122-6A31-4C56-BC61-46B22D34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934B5C9E.dotm</Template>
  <TotalTime>13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3</cp:revision>
  <cp:lastPrinted>2018-07-24T15:46:00Z</cp:lastPrinted>
  <dcterms:created xsi:type="dcterms:W3CDTF">2019-01-23T18:15:00Z</dcterms:created>
  <dcterms:modified xsi:type="dcterms:W3CDTF">2019-01-23T18:28:00Z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