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6210D2">
        <w:rPr>
          <w:b/>
          <w:color w:val="000000" w:themeColor="text1"/>
          <w:sz w:val="28"/>
          <w:szCs w:val="28"/>
        </w:rPr>
        <w:t>MINUTES</w:t>
      </w:r>
    </w:p>
    <w:p w:rsidR="00D654F8" w:rsidRPr="0087249F" w:rsidRDefault="00D654F8" w:rsidP="0087249F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Continuing Resolution Discussion</w:t>
      </w:r>
      <w:bookmarkStart w:id="0" w:name="_GoBack"/>
      <w:bookmarkEnd w:id="0"/>
    </w:p>
    <w:p w:rsidR="007B179B" w:rsidRDefault="00E10710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July 5</w:t>
      </w:r>
      <w:r w:rsidRPr="00E10710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2017</w:t>
      </w:r>
    </w:p>
    <w:p w:rsidR="00D12F12" w:rsidRPr="00F20833" w:rsidRDefault="00F46A61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Pacific Premier</w:t>
      </w:r>
      <w:r w:rsidR="000507CF">
        <w:rPr>
          <w:color w:val="000000" w:themeColor="text1"/>
        </w:rPr>
        <w:t xml:space="preserve"> Bank Boardroom</w:t>
      </w:r>
      <w:r w:rsidR="006210D2">
        <w:rPr>
          <w:color w:val="000000" w:themeColor="text1"/>
        </w:rPr>
        <w:t>, 12 Noon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6210D2" w:rsidRDefault="00E10710" w:rsidP="00B765ED">
      <w:pPr>
        <w:pStyle w:val="Heading2"/>
        <w:ind w:left="1620" w:hanging="1620"/>
        <w:rPr>
          <w:color w:val="000000" w:themeColor="text1"/>
        </w:rPr>
      </w:pPr>
      <w:r>
        <w:rPr>
          <w:color w:val="000000" w:themeColor="text1"/>
        </w:rPr>
        <w:t xml:space="preserve">Charles </w:t>
      </w:r>
      <w:proofErr w:type="spellStart"/>
      <w:r>
        <w:rPr>
          <w:color w:val="000000" w:themeColor="text1"/>
        </w:rPr>
        <w:t>Bourbeau</w:t>
      </w:r>
      <w:proofErr w:type="spellEnd"/>
      <w:r w:rsidR="007B179B" w:rsidRPr="006210D2">
        <w:rPr>
          <w:color w:val="000000" w:themeColor="text1"/>
        </w:rPr>
        <w:t>, President</w:t>
      </w:r>
      <w:r w:rsidR="007B179B" w:rsidRPr="006210D2">
        <w:rPr>
          <w:color w:val="000000" w:themeColor="text1"/>
        </w:rPr>
        <w:tab/>
      </w:r>
      <w:r w:rsidR="000507CF">
        <w:rPr>
          <w:color w:val="000000" w:themeColor="text1"/>
        </w:rPr>
        <w:t xml:space="preserve">             </w:t>
      </w:r>
      <w:r w:rsidR="006603B4" w:rsidRPr="006210D2">
        <w:rPr>
          <w:color w:val="000000" w:themeColor="text1"/>
        </w:rPr>
        <w:t>Ron Mead,</w:t>
      </w:r>
      <w:r w:rsidR="007B179B" w:rsidRPr="006210D2">
        <w:rPr>
          <w:color w:val="000000" w:themeColor="text1"/>
        </w:rPr>
        <w:t xml:space="preserve"> Club </w:t>
      </w:r>
      <w:proofErr w:type="gramStart"/>
      <w:r w:rsidR="007B179B" w:rsidRPr="006210D2">
        <w:rPr>
          <w:color w:val="000000" w:themeColor="text1"/>
        </w:rPr>
        <w:t>Service</w:t>
      </w:r>
      <w:r w:rsidR="000507CF">
        <w:rPr>
          <w:color w:val="000000" w:themeColor="text1"/>
        </w:rPr>
        <w:t xml:space="preserve"> </w:t>
      </w:r>
      <w:r w:rsidR="00BB04C8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proofErr w:type="gramEnd"/>
      <w:r>
        <w:rPr>
          <w:color w:val="000000" w:themeColor="text1"/>
        </w:rPr>
        <w:t>Absent)</w:t>
      </w:r>
    </w:p>
    <w:p w:rsidR="007B179B" w:rsidRPr="006210D2" w:rsidRDefault="00454C82" w:rsidP="007B179B">
      <w:pPr>
        <w:rPr>
          <w:b/>
          <w:i/>
          <w:color w:val="000000" w:themeColor="text1"/>
        </w:rPr>
      </w:pPr>
      <w:r w:rsidRPr="006210D2">
        <w:rPr>
          <w:b/>
          <w:i/>
          <w:color w:val="000000" w:themeColor="text1"/>
        </w:rPr>
        <w:t>Drew Lewis</w:t>
      </w:r>
      <w:r w:rsidR="007B179B" w:rsidRPr="006210D2">
        <w:rPr>
          <w:b/>
          <w:i/>
          <w:color w:val="000000" w:themeColor="text1"/>
        </w:rPr>
        <w:t>, Secretary</w:t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6210D2" w:rsidRPr="006210D2">
        <w:rPr>
          <w:b/>
          <w:i/>
          <w:color w:val="000000" w:themeColor="text1"/>
        </w:rPr>
        <w:tab/>
      </w:r>
      <w:r w:rsidR="000507CF">
        <w:rPr>
          <w:b/>
          <w:i/>
          <w:color w:val="000000" w:themeColor="text1"/>
        </w:rPr>
        <w:tab/>
      </w:r>
      <w:r w:rsidRPr="006210D2">
        <w:rPr>
          <w:b/>
          <w:i/>
          <w:color w:val="000000" w:themeColor="text1"/>
        </w:rPr>
        <w:t>John Sanders</w:t>
      </w:r>
      <w:r w:rsidR="007B179B" w:rsidRPr="006210D2">
        <w:rPr>
          <w:b/>
          <w:i/>
          <w:color w:val="000000" w:themeColor="text1"/>
        </w:rPr>
        <w:t>, Community Service</w:t>
      </w:r>
      <w:r w:rsidR="00D4029A">
        <w:rPr>
          <w:b/>
          <w:i/>
          <w:color w:val="000000" w:themeColor="text1"/>
        </w:rPr>
        <w:t xml:space="preserve"> </w:t>
      </w:r>
    </w:p>
    <w:p w:rsidR="007B179B" w:rsidRPr="006210D2" w:rsidRDefault="00D12F12" w:rsidP="007B179B">
      <w:pPr>
        <w:rPr>
          <w:b/>
          <w:i/>
          <w:color w:val="000000" w:themeColor="text1"/>
        </w:rPr>
      </w:pPr>
      <w:r w:rsidRPr="006210D2">
        <w:rPr>
          <w:b/>
          <w:i/>
          <w:color w:val="000000" w:themeColor="text1"/>
        </w:rPr>
        <w:t xml:space="preserve">Dick </w:t>
      </w:r>
      <w:proofErr w:type="spellStart"/>
      <w:r w:rsidRPr="006210D2">
        <w:rPr>
          <w:b/>
          <w:i/>
          <w:color w:val="000000" w:themeColor="text1"/>
        </w:rPr>
        <w:t>Chafin</w:t>
      </w:r>
      <w:proofErr w:type="spellEnd"/>
      <w:r w:rsidR="007B179B" w:rsidRPr="006210D2">
        <w:rPr>
          <w:b/>
          <w:i/>
          <w:color w:val="000000" w:themeColor="text1"/>
        </w:rPr>
        <w:t>, Treasurer</w:t>
      </w:r>
      <w:r w:rsidR="007B179B" w:rsidRPr="006210D2">
        <w:rPr>
          <w:b/>
          <w:i/>
          <w:color w:val="000000" w:themeColor="text1"/>
        </w:rPr>
        <w:tab/>
      </w:r>
      <w:r w:rsidR="008D4169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454C82" w:rsidRPr="006210D2">
        <w:rPr>
          <w:b/>
          <w:i/>
          <w:color w:val="000000" w:themeColor="text1"/>
        </w:rPr>
        <w:t>Cherie Jones</w:t>
      </w:r>
      <w:r w:rsidR="007B179B" w:rsidRPr="006210D2">
        <w:rPr>
          <w:b/>
          <w:i/>
          <w:color w:val="000000" w:themeColor="text1"/>
        </w:rPr>
        <w:t>, International Service</w:t>
      </w:r>
      <w:r w:rsidR="008A4F4A">
        <w:rPr>
          <w:b/>
          <w:i/>
          <w:color w:val="000000" w:themeColor="text1"/>
        </w:rPr>
        <w:t xml:space="preserve"> (Absent)</w:t>
      </w:r>
    </w:p>
    <w:p w:rsidR="006603B4" w:rsidRPr="006210D2" w:rsidRDefault="00E10710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Don Idler</w:t>
      </w:r>
      <w:r w:rsidR="007B179B" w:rsidRPr="006210D2">
        <w:rPr>
          <w:b/>
          <w:i/>
          <w:color w:val="000000" w:themeColor="text1"/>
        </w:rPr>
        <w:t>, President Elect</w:t>
      </w:r>
      <w:r>
        <w:rPr>
          <w:b/>
          <w:i/>
          <w:color w:val="000000" w:themeColor="text1"/>
        </w:rPr>
        <w:t xml:space="preserve"> (Absent)</w:t>
      </w:r>
      <w:r w:rsidR="000507CF">
        <w:rPr>
          <w:b/>
          <w:i/>
          <w:color w:val="000000" w:themeColor="text1"/>
        </w:rPr>
        <w:tab/>
      </w:r>
      <w:r w:rsidR="006210D2" w:rsidRPr="006210D2">
        <w:rPr>
          <w:b/>
          <w:i/>
          <w:color w:val="000000" w:themeColor="text1"/>
        </w:rPr>
        <w:tab/>
      </w:r>
      <w:r w:rsidR="000507CF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John Neil</w:t>
      </w:r>
      <w:r w:rsidR="00772A3D" w:rsidRPr="006210D2">
        <w:rPr>
          <w:b/>
          <w:i/>
          <w:color w:val="000000" w:themeColor="text1"/>
        </w:rPr>
        <w:t>,</w:t>
      </w:r>
      <w:r w:rsidR="007B179B" w:rsidRPr="006210D2">
        <w:rPr>
          <w:b/>
          <w:i/>
          <w:color w:val="000000" w:themeColor="text1"/>
        </w:rPr>
        <w:t xml:space="preserve"> Past President</w:t>
      </w:r>
      <w:r w:rsidR="00F46A61">
        <w:rPr>
          <w:b/>
          <w:i/>
          <w:color w:val="000000" w:themeColor="text1"/>
        </w:rPr>
        <w:t xml:space="preserve"> </w:t>
      </w:r>
      <w:r w:rsidR="00F46A61" w:rsidRPr="006210D2">
        <w:rPr>
          <w:b/>
          <w:i/>
          <w:color w:val="000000" w:themeColor="text1"/>
        </w:rPr>
        <w:t>(Absent)</w:t>
      </w:r>
      <w:r w:rsidR="008D4169">
        <w:rPr>
          <w:b/>
          <w:i/>
          <w:color w:val="000000" w:themeColor="text1"/>
        </w:rPr>
        <w:tab/>
        <w:t xml:space="preserve">     </w:t>
      </w:r>
      <w:r w:rsidR="008A4F4A">
        <w:rPr>
          <w:b/>
          <w:i/>
          <w:color w:val="000000" w:themeColor="text1"/>
        </w:rPr>
        <w:t>Steve Hodgson, Membership</w:t>
      </w:r>
      <w:r w:rsidR="008A4F4A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>(Absent)</w:t>
      </w:r>
      <w:r w:rsidR="008A4F4A">
        <w:rPr>
          <w:b/>
          <w:i/>
          <w:color w:val="000000" w:themeColor="text1"/>
        </w:rPr>
        <w:tab/>
      </w:r>
      <w:r w:rsidR="008D4169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>Rich Johnson, Vocational Service</w:t>
      </w:r>
      <w:r w:rsidR="007C60FE" w:rsidRPr="007C60FE">
        <w:rPr>
          <w:b/>
          <w:i/>
          <w:color w:val="000000" w:themeColor="text1"/>
        </w:rPr>
        <w:t xml:space="preserve"> </w:t>
      </w:r>
    </w:p>
    <w:p w:rsidR="006603B4" w:rsidRDefault="007B179B" w:rsidP="007B179B">
      <w:pPr>
        <w:rPr>
          <w:b/>
          <w:i/>
          <w:color w:val="000000" w:themeColor="text1"/>
        </w:rPr>
      </w:pPr>
      <w:r w:rsidRPr="006210D2">
        <w:rPr>
          <w:b/>
          <w:i/>
          <w:color w:val="000000" w:themeColor="text1"/>
        </w:rPr>
        <w:t xml:space="preserve">Ken Weathers, Executive </w:t>
      </w:r>
      <w:proofErr w:type="gramStart"/>
      <w:r w:rsidRPr="006210D2">
        <w:rPr>
          <w:b/>
          <w:i/>
          <w:color w:val="000000" w:themeColor="text1"/>
        </w:rPr>
        <w:t>Secretary</w:t>
      </w:r>
      <w:r w:rsidR="00E10710">
        <w:rPr>
          <w:b/>
          <w:i/>
          <w:color w:val="000000" w:themeColor="text1"/>
        </w:rPr>
        <w:t>(</w:t>
      </w:r>
      <w:proofErr w:type="gramEnd"/>
      <w:r w:rsidR="00E10710">
        <w:rPr>
          <w:b/>
          <w:i/>
          <w:color w:val="000000" w:themeColor="text1"/>
        </w:rPr>
        <w:t>Absent)</w:t>
      </w:r>
      <w:r w:rsidR="00BB04C8">
        <w:rPr>
          <w:b/>
          <w:i/>
          <w:color w:val="000000" w:themeColor="text1"/>
        </w:rPr>
        <w:tab/>
      </w:r>
      <w:r w:rsidR="00E10710">
        <w:rPr>
          <w:b/>
          <w:i/>
          <w:color w:val="000000" w:themeColor="text1"/>
        </w:rPr>
        <w:tab/>
      </w:r>
      <w:r w:rsidR="000507CF">
        <w:rPr>
          <w:b/>
          <w:i/>
          <w:color w:val="000000" w:themeColor="text1"/>
        </w:rPr>
        <w:t>Kristin Kearns</w:t>
      </w:r>
      <w:r w:rsidR="006546A7" w:rsidRPr="006210D2">
        <w:rPr>
          <w:b/>
          <w:i/>
          <w:color w:val="000000" w:themeColor="text1"/>
        </w:rPr>
        <w:t>, Rotary Foundation</w:t>
      </w:r>
      <w:r w:rsidR="006603B4" w:rsidRPr="006210D2">
        <w:rPr>
          <w:b/>
          <w:i/>
          <w:color w:val="000000" w:themeColor="text1"/>
        </w:rPr>
        <w:tab/>
      </w:r>
    </w:p>
    <w:p w:rsidR="008A4F4A" w:rsidRPr="006210D2" w:rsidRDefault="008A4F4A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(Vacant), Youth Service</w:t>
      </w:r>
    </w:p>
    <w:p w:rsidR="002A6241" w:rsidRPr="00F20833" w:rsidRDefault="002A6241" w:rsidP="007B179B">
      <w:pPr>
        <w:pStyle w:val="Heading1"/>
        <w:ind w:left="0"/>
        <w:rPr>
          <w:color w:val="000000" w:themeColor="text1"/>
        </w:rPr>
      </w:pPr>
    </w:p>
    <w:p w:rsidR="005D6FC4" w:rsidRDefault="006210D2" w:rsidP="005D6FC4">
      <w:pPr>
        <w:pStyle w:val="Heading3"/>
        <w:numPr>
          <w:ilvl w:val="0"/>
          <w:numId w:val="27"/>
        </w:numPr>
        <w:rPr>
          <w:color w:val="000000" w:themeColor="text1"/>
        </w:rPr>
      </w:pPr>
      <w:r w:rsidRPr="006210D2">
        <w:rPr>
          <w:color w:val="000000" w:themeColor="text1"/>
        </w:rPr>
        <w:t xml:space="preserve">President </w:t>
      </w:r>
      <w:proofErr w:type="spellStart"/>
      <w:r w:rsidR="00E10710">
        <w:rPr>
          <w:color w:val="000000" w:themeColor="text1"/>
        </w:rPr>
        <w:t>Bourbeau</w:t>
      </w:r>
      <w:proofErr w:type="spellEnd"/>
      <w:r w:rsidRPr="006210D2">
        <w:rPr>
          <w:color w:val="000000" w:themeColor="text1"/>
        </w:rPr>
        <w:t xml:space="preserve"> called </w:t>
      </w:r>
      <w:r w:rsidR="005D6FC4">
        <w:rPr>
          <w:color w:val="000000" w:themeColor="text1"/>
        </w:rPr>
        <w:t xml:space="preserve">the meeting to order at </w:t>
      </w:r>
      <w:r w:rsidR="00D4029A">
        <w:rPr>
          <w:color w:val="000000" w:themeColor="text1"/>
        </w:rPr>
        <w:t>12:0</w:t>
      </w:r>
      <w:r w:rsidR="00E10710">
        <w:rPr>
          <w:color w:val="000000" w:themeColor="text1"/>
        </w:rPr>
        <w:t>3</w:t>
      </w:r>
      <w:r w:rsidR="00D4029A">
        <w:rPr>
          <w:color w:val="000000" w:themeColor="text1"/>
        </w:rPr>
        <w:t xml:space="preserve"> PM.</w:t>
      </w:r>
    </w:p>
    <w:p w:rsidR="005D6FC4" w:rsidRPr="005D6FC4" w:rsidRDefault="005D6FC4" w:rsidP="005D6FC4"/>
    <w:p w:rsidR="005D6FC4" w:rsidRPr="008A4F4A" w:rsidRDefault="008A4F4A" w:rsidP="008A4F4A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No guests were in attendance</w:t>
      </w:r>
      <w:r w:rsidR="006210D2">
        <w:rPr>
          <w:color w:val="000000" w:themeColor="text1"/>
        </w:rPr>
        <w:t>.</w:t>
      </w:r>
    </w:p>
    <w:p w:rsidR="0087249F" w:rsidRPr="00F20833" w:rsidRDefault="0087249F" w:rsidP="00977D0B">
      <w:pPr>
        <w:ind w:left="360"/>
        <w:rPr>
          <w:color w:val="000000" w:themeColor="text1"/>
        </w:rPr>
      </w:pPr>
    </w:p>
    <w:p w:rsidR="008A4F4A" w:rsidRDefault="008A4F4A" w:rsidP="005D6FC4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No agenda items were added.</w:t>
      </w:r>
    </w:p>
    <w:p w:rsidR="008A4F4A" w:rsidRDefault="008A4F4A" w:rsidP="008A4F4A">
      <w:pPr>
        <w:pStyle w:val="ListParagraph"/>
        <w:rPr>
          <w:color w:val="000000" w:themeColor="text1"/>
        </w:rPr>
      </w:pPr>
    </w:p>
    <w:p w:rsidR="008A4F4A" w:rsidRDefault="008A4F4A" w:rsidP="005D6FC4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8A4F4A" w:rsidRDefault="008A4F4A" w:rsidP="008A4F4A">
      <w:pPr>
        <w:pStyle w:val="ListParagraph"/>
        <w:rPr>
          <w:color w:val="000000" w:themeColor="text1"/>
        </w:rPr>
      </w:pPr>
    </w:p>
    <w:p w:rsidR="008A4F4A" w:rsidRDefault="00E10710" w:rsidP="008A4F4A">
      <w:pPr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 was given.</w:t>
      </w:r>
    </w:p>
    <w:p w:rsidR="008A4F4A" w:rsidRDefault="008A4F4A" w:rsidP="008A4F4A">
      <w:pPr>
        <w:ind w:left="1440"/>
        <w:rPr>
          <w:color w:val="000000" w:themeColor="text1"/>
        </w:rPr>
      </w:pPr>
    </w:p>
    <w:p w:rsidR="0011795A" w:rsidRDefault="008A4F4A" w:rsidP="005D6FC4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proofErr w:type="spellStart"/>
      <w:r>
        <w:rPr>
          <w:color w:val="000000" w:themeColor="text1"/>
        </w:rPr>
        <w:t>Chafin</w:t>
      </w:r>
      <w:proofErr w:type="spellEnd"/>
      <w:r>
        <w:rPr>
          <w:color w:val="000000" w:themeColor="text1"/>
        </w:rPr>
        <w:t>)</w:t>
      </w:r>
    </w:p>
    <w:p w:rsidR="008A4F4A" w:rsidRDefault="00E10710" w:rsidP="008A4F4A">
      <w:pPr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report was given.</w:t>
      </w:r>
    </w:p>
    <w:p w:rsidR="00E10710" w:rsidRDefault="00E10710" w:rsidP="00E10710">
      <w:pPr>
        <w:ind w:left="1440"/>
        <w:rPr>
          <w:color w:val="000000" w:themeColor="text1"/>
        </w:rPr>
      </w:pPr>
    </w:p>
    <w:p w:rsidR="008A4F4A" w:rsidRDefault="008A4F4A" w:rsidP="008A4F4A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Old Business</w:t>
      </w:r>
    </w:p>
    <w:p w:rsidR="008A4F4A" w:rsidRDefault="00E10710" w:rsidP="008A4F4A">
      <w:pPr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No old business was discussed.</w:t>
      </w:r>
    </w:p>
    <w:p w:rsidR="009E6B84" w:rsidRDefault="009E6B84" w:rsidP="00963715">
      <w:pPr>
        <w:rPr>
          <w:color w:val="000000" w:themeColor="text1"/>
        </w:rPr>
      </w:pPr>
    </w:p>
    <w:p w:rsidR="00EF71A6" w:rsidRDefault="00EF71A6" w:rsidP="000507CF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New Business</w:t>
      </w:r>
    </w:p>
    <w:p w:rsidR="00EF71A6" w:rsidRDefault="00E10710" w:rsidP="00EF71A6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Discussion of Draft 2017-18 Continuing Resolution by Board</w:t>
      </w:r>
    </w:p>
    <w:p w:rsidR="00EF71A6" w:rsidRDefault="00E10710" w:rsidP="00EF71A6">
      <w:pPr>
        <w:pStyle w:val="ListParagraph"/>
        <w:numPr>
          <w:ilvl w:val="2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Various changes to the proposed draft were recommended by board members.  Lewis is to take suggestions back and re-word draft version to e-mail to board members for approval.  </w:t>
      </w:r>
    </w:p>
    <w:p w:rsidR="00E10710" w:rsidRDefault="00E10710" w:rsidP="00E10710">
      <w:pPr>
        <w:pStyle w:val="ListParagraph"/>
        <w:numPr>
          <w:ilvl w:val="2"/>
          <w:numId w:val="27"/>
        </w:numPr>
        <w:rPr>
          <w:color w:val="000000" w:themeColor="text1"/>
        </w:rPr>
      </w:pPr>
      <w:r>
        <w:rPr>
          <w:color w:val="000000" w:themeColor="text1"/>
        </w:rPr>
        <w:t>Changes discussed included, but were not limited to:</w:t>
      </w:r>
    </w:p>
    <w:p w:rsidR="00E10710" w:rsidRDefault="00E10710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>Section 2, D:  Re-wording the requirements to serve as Club President</w:t>
      </w:r>
    </w:p>
    <w:p w:rsidR="00E10710" w:rsidRDefault="00E10710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>Section 2, E:  Re-wording the President Elect Nominee wording to give the club more flexibility as to when the Nominee is selected and announced.</w:t>
      </w:r>
    </w:p>
    <w:p w:rsidR="00E10710" w:rsidRDefault="00E10710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>Section 3, B:  Raising dollar amount of two signature requirement to $2,000 for checks.</w:t>
      </w:r>
    </w:p>
    <w:p w:rsidR="00E10710" w:rsidRDefault="00E10710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>Section 3, M: Changing language so the date does not need to be changed every year.</w:t>
      </w:r>
    </w:p>
    <w:p w:rsidR="00E10710" w:rsidRDefault="00E10710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>Section 5, B:  Change language to give flexibility to board with regards to special lunch meetings for events such as Valentine’s Day.</w:t>
      </w:r>
    </w:p>
    <w:p w:rsidR="00E10710" w:rsidRDefault="00E10710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>Section 5, C:  Leave certain dates out of the Continuing Resolution for specific event so the Resolution does not need to be updated every year in this detail.</w:t>
      </w:r>
    </w:p>
    <w:p w:rsidR="00E10710" w:rsidRDefault="00D654F8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>Section 5, D:  Add in language giving President and Board flexibility about what meeting dates will be dark around holidays.</w:t>
      </w:r>
    </w:p>
    <w:p w:rsidR="00D654F8" w:rsidRDefault="00D654F8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Section 6, </w:t>
      </w:r>
      <w:proofErr w:type="gramStart"/>
      <w:r>
        <w:rPr>
          <w:color w:val="000000" w:themeColor="text1"/>
        </w:rPr>
        <w:t>A</w:t>
      </w:r>
      <w:proofErr w:type="gramEnd"/>
      <w:r>
        <w:rPr>
          <w:color w:val="000000" w:themeColor="text1"/>
        </w:rPr>
        <w:t>:  Remove requirement of having new member obtain signatures of all members in the club directory.</w:t>
      </w:r>
    </w:p>
    <w:p w:rsidR="00D654F8" w:rsidRDefault="00D654F8" w:rsidP="00E10710">
      <w:pPr>
        <w:pStyle w:val="ListParagraph"/>
        <w:numPr>
          <w:ilvl w:val="3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Section 6, </w:t>
      </w:r>
      <w:proofErr w:type="gramStart"/>
      <w:r>
        <w:rPr>
          <w:color w:val="000000" w:themeColor="text1"/>
        </w:rPr>
        <w:t>A</w:t>
      </w:r>
      <w:proofErr w:type="gramEnd"/>
      <w:r>
        <w:rPr>
          <w:color w:val="000000" w:themeColor="text1"/>
        </w:rPr>
        <w:t>:  Add in language where a new member will be assigned to sit on a committee if they do not select one.</w:t>
      </w:r>
    </w:p>
    <w:p w:rsidR="00D654F8" w:rsidRPr="00D654F8" w:rsidRDefault="00D654F8" w:rsidP="00D654F8">
      <w:pPr>
        <w:rPr>
          <w:color w:val="000000" w:themeColor="text1"/>
        </w:rPr>
      </w:pPr>
    </w:p>
    <w:p w:rsidR="00EF71A6" w:rsidRDefault="00EF71A6" w:rsidP="00EF71A6">
      <w:pPr>
        <w:pStyle w:val="ListParagraph"/>
        <w:ind w:left="2160"/>
        <w:rPr>
          <w:color w:val="000000" w:themeColor="text1"/>
        </w:rPr>
      </w:pPr>
    </w:p>
    <w:p w:rsidR="0011795A" w:rsidRPr="005D6FC4" w:rsidRDefault="0087249F" w:rsidP="000507CF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5D6FC4">
        <w:rPr>
          <w:color w:val="000000" w:themeColor="text1"/>
        </w:rPr>
        <w:t>COMMITTEE REPORTS</w:t>
      </w:r>
    </w:p>
    <w:p w:rsidR="008D4169" w:rsidRPr="008D4169" w:rsidRDefault="008D4169" w:rsidP="008D4169">
      <w:pPr>
        <w:pStyle w:val="ListParagraph"/>
        <w:numPr>
          <w:ilvl w:val="1"/>
          <w:numId w:val="27"/>
        </w:numPr>
      </w:pPr>
      <w:r>
        <w:rPr>
          <w:color w:val="000000" w:themeColor="text1"/>
        </w:rPr>
        <w:t>No reports were given.</w:t>
      </w:r>
    </w:p>
    <w:p w:rsidR="008D4169" w:rsidRPr="008D4169" w:rsidRDefault="008D4169" w:rsidP="008D4169">
      <w:pPr>
        <w:ind w:left="1080"/>
      </w:pPr>
    </w:p>
    <w:p w:rsidR="000507CF" w:rsidRPr="006A51AB" w:rsidRDefault="008D4169" w:rsidP="008D4169">
      <w:pPr>
        <w:pStyle w:val="ListParagraph"/>
        <w:ind w:left="1440"/>
      </w:pPr>
      <w:r>
        <w:rPr>
          <w:color w:val="000000" w:themeColor="text1"/>
        </w:rPr>
        <w:t xml:space="preserve"> </w:t>
      </w:r>
      <w:r w:rsidR="00EE5E1C">
        <w:rPr>
          <w:color w:val="000000" w:themeColor="text1"/>
        </w:rPr>
        <w:t>A motion to adjourn the</w:t>
      </w:r>
      <w:r w:rsidR="000507CF" w:rsidRPr="000507CF">
        <w:rPr>
          <w:color w:val="000000" w:themeColor="text1"/>
        </w:rPr>
        <w:t xml:space="preserve"> meeting was </w:t>
      </w:r>
      <w:r w:rsidR="00EE5E1C">
        <w:rPr>
          <w:color w:val="000000" w:themeColor="text1"/>
        </w:rPr>
        <w:t>made</w:t>
      </w:r>
      <w:r w:rsidR="00EF71A6">
        <w:rPr>
          <w:color w:val="000000" w:themeColor="text1"/>
        </w:rPr>
        <w:t xml:space="preserve"> </w:t>
      </w:r>
      <w:r w:rsidR="00D654F8">
        <w:rPr>
          <w:color w:val="000000" w:themeColor="text1"/>
        </w:rPr>
        <w:t>and approved.</w:t>
      </w:r>
    </w:p>
    <w:sectPr w:rsidR="000507CF" w:rsidRPr="006A51AB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70B" w:rsidRDefault="0058670B" w:rsidP="005A7565">
      <w:r>
        <w:separator/>
      </w:r>
    </w:p>
  </w:endnote>
  <w:endnote w:type="continuationSeparator" w:id="0">
    <w:p w:rsidR="0058670B" w:rsidRDefault="0058670B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70B" w:rsidRDefault="0058670B" w:rsidP="005A7565">
      <w:r>
        <w:separator/>
      </w:r>
    </w:p>
  </w:footnote>
  <w:footnote w:type="continuationSeparator" w:id="0">
    <w:p w:rsidR="0058670B" w:rsidRDefault="0058670B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1AB" w:rsidRPr="006A51AB" w:rsidRDefault="000507CF" w:rsidP="000507CF">
    <w:pPr>
      <w:pStyle w:val="Header"/>
      <w:jc w:val="center"/>
    </w:pPr>
    <w:r>
      <w:rPr>
        <w:noProof/>
      </w:rPr>
      <w:drawing>
        <wp:inline distT="0" distB="0" distL="0" distR="0" wp14:anchorId="1794BE75" wp14:editId="405B3F95">
          <wp:extent cx="1362075" cy="581578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710" cy="581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E4F80"/>
    <w:multiLevelType w:val="hybridMultilevel"/>
    <w:tmpl w:val="C082D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A3CF3"/>
    <w:multiLevelType w:val="hybridMultilevel"/>
    <w:tmpl w:val="04E4DB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DB590E"/>
    <w:multiLevelType w:val="hybridMultilevel"/>
    <w:tmpl w:val="4B4E7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763B85"/>
    <w:multiLevelType w:val="hybridMultilevel"/>
    <w:tmpl w:val="2F0095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12"/>
  </w:num>
  <w:num w:numId="5">
    <w:abstractNumId w:val="23"/>
  </w:num>
  <w:num w:numId="6">
    <w:abstractNumId w:val="10"/>
  </w:num>
  <w:num w:numId="7">
    <w:abstractNumId w:val="11"/>
  </w:num>
  <w:num w:numId="8">
    <w:abstractNumId w:val="6"/>
  </w:num>
  <w:num w:numId="9">
    <w:abstractNumId w:val="16"/>
  </w:num>
  <w:num w:numId="10">
    <w:abstractNumId w:val="24"/>
  </w:num>
  <w:num w:numId="11">
    <w:abstractNumId w:val="8"/>
  </w:num>
  <w:num w:numId="12">
    <w:abstractNumId w:val="26"/>
  </w:num>
  <w:num w:numId="13">
    <w:abstractNumId w:val="7"/>
  </w:num>
  <w:num w:numId="14">
    <w:abstractNumId w:val="15"/>
  </w:num>
  <w:num w:numId="15">
    <w:abstractNumId w:val="22"/>
  </w:num>
  <w:num w:numId="16">
    <w:abstractNumId w:val="14"/>
  </w:num>
  <w:num w:numId="17">
    <w:abstractNumId w:val="4"/>
  </w:num>
  <w:num w:numId="18">
    <w:abstractNumId w:val="20"/>
  </w:num>
  <w:num w:numId="19">
    <w:abstractNumId w:val="9"/>
  </w:num>
  <w:num w:numId="20">
    <w:abstractNumId w:val="3"/>
  </w:num>
  <w:num w:numId="21">
    <w:abstractNumId w:val="0"/>
  </w:num>
  <w:num w:numId="22">
    <w:abstractNumId w:val="18"/>
  </w:num>
  <w:num w:numId="23">
    <w:abstractNumId w:val="25"/>
  </w:num>
  <w:num w:numId="24">
    <w:abstractNumId w:val="19"/>
  </w:num>
  <w:num w:numId="25">
    <w:abstractNumId w:val="5"/>
  </w:num>
  <w:num w:numId="26">
    <w:abstractNumId w:val="27"/>
  </w:num>
  <w:num w:numId="27">
    <w:abstractNumId w:val="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1792B"/>
    <w:rsid w:val="00025FE4"/>
    <w:rsid w:val="00026EC9"/>
    <w:rsid w:val="00030EB1"/>
    <w:rsid w:val="00031B8A"/>
    <w:rsid w:val="00041191"/>
    <w:rsid w:val="000445C5"/>
    <w:rsid w:val="000507CF"/>
    <w:rsid w:val="00054818"/>
    <w:rsid w:val="000643B3"/>
    <w:rsid w:val="0007709E"/>
    <w:rsid w:val="00080413"/>
    <w:rsid w:val="000809CB"/>
    <w:rsid w:val="00081D3C"/>
    <w:rsid w:val="000B6041"/>
    <w:rsid w:val="000B6D05"/>
    <w:rsid w:val="000E6D36"/>
    <w:rsid w:val="0011795A"/>
    <w:rsid w:val="001211C3"/>
    <w:rsid w:val="001255AE"/>
    <w:rsid w:val="00133553"/>
    <w:rsid w:val="00135E53"/>
    <w:rsid w:val="00137DC0"/>
    <w:rsid w:val="001410E1"/>
    <w:rsid w:val="0015295F"/>
    <w:rsid w:val="00162986"/>
    <w:rsid w:val="00196475"/>
    <w:rsid w:val="001A5060"/>
    <w:rsid w:val="001B25CA"/>
    <w:rsid w:val="001C29E5"/>
    <w:rsid w:val="001E0FD6"/>
    <w:rsid w:val="001E1288"/>
    <w:rsid w:val="00206BC0"/>
    <w:rsid w:val="0023713E"/>
    <w:rsid w:val="0024293F"/>
    <w:rsid w:val="00245EDF"/>
    <w:rsid w:val="00247E80"/>
    <w:rsid w:val="00251FA2"/>
    <w:rsid w:val="0026378C"/>
    <w:rsid w:val="002715A8"/>
    <w:rsid w:val="00280277"/>
    <w:rsid w:val="00281387"/>
    <w:rsid w:val="00284A01"/>
    <w:rsid w:val="00292655"/>
    <w:rsid w:val="002943C7"/>
    <w:rsid w:val="002A0E66"/>
    <w:rsid w:val="002A45DA"/>
    <w:rsid w:val="002A6241"/>
    <w:rsid w:val="00340C28"/>
    <w:rsid w:val="00342678"/>
    <w:rsid w:val="00342DDC"/>
    <w:rsid w:val="003516DB"/>
    <w:rsid w:val="00363CFD"/>
    <w:rsid w:val="003754F2"/>
    <w:rsid w:val="0038201B"/>
    <w:rsid w:val="00383320"/>
    <w:rsid w:val="003A2A26"/>
    <w:rsid w:val="003A6261"/>
    <w:rsid w:val="003D2340"/>
    <w:rsid w:val="003D38EC"/>
    <w:rsid w:val="003D5D2E"/>
    <w:rsid w:val="003E0912"/>
    <w:rsid w:val="003E3F5F"/>
    <w:rsid w:val="003E6820"/>
    <w:rsid w:val="00403BF4"/>
    <w:rsid w:val="004118ED"/>
    <w:rsid w:val="0042786B"/>
    <w:rsid w:val="0044084F"/>
    <w:rsid w:val="00444D0A"/>
    <w:rsid w:val="004509BE"/>
    <w:rsid w:val="00454C82"/>
    <w:rsid w:val="00457911"/>
    <w:rsid w:val="00460407"/>
    <w:rsid w:val="004725C4"/>
    <w:rsid w:val="004802BC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5294"/>
    <w:rsid w:val="00532F85"/>
    <w:rsid w:val="00580BA3"/>
    <w:rsid w:val="00582737"/>
    <w:rsid w:val="0058670B"/>
    <w:rsid w:val="00587083"/>
    <w:rsid w:val="0058751C"/>
    <w:rsid w:val="005877D2"/>
    <w:rsid w:val="005A09FA"/>
    <w:rsid w:val="005A2EE4"/>
    <w:rsid w:val="005A7565"/>
    <w:rsid w:val="005D6FC4"/>
    <w:rsid w:val="005E2697"/>
    <w:rsid w:val="005E3F58"/>
    <w:rsid w:val="006051EE"/>
    <w:rsid w:val="00605767"/>
    <w:rsid w:val="00605F55"/>
    <w:rsid w:val="006210D2"/>
    <w:rsid w:val="00621D13"/>
    <w:rsid w:val="006233BD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51AB"/>
    <w:rsid w:val="006B10E8"/>
    <w:rsid w:val="006C2809"/>
    <w:rsid w:val="006C7068"/>
    <w:rsid w:val="006D02B5"/>
    <w:rsid w:val="006E7B24"/>
    <w:rsid w:val="00716922"/>
    <w:rsid w:val="00734EA2"/>
    <w:rsid w:val="00736D43"/>
    <w:rsid w:val="00743C1C"/>
    <w:rsid w:val="0074573D"/>
    <w:rsid w:val="00765E0B"/>
    <w:rsid w:val="0076658A"/>
    <w:rsid w:val="00772A3D"/>
    <w:rsid w:val="00783525"/>
    <w:rsid w:val="007B179B"/>
    <w:rsid w:val="007C56F7"/>
    <w:rsid w:val="007C60FE"/>
    <w:rsid w:val="007C734D"/>
    <w:rsid w:val="007D43E9"/>
    <w:rsid w:val="007D52DA"/>
    <w:rsid w:val="007F75FE"/>
    <w:rsid w:val="00801CB1"/>
    <w:rsid w:val="00814728"/>
    <w:rsid w:val="008269CD"/>
    <w:rsid w:val="008279A2"/>
    <w:rsid w:val="00844167"/>
    <w:rsid w:val="008524B4"/>
    <w:rsid w:val="008552FF"/>
    <w:rsid w:val="0086084E"/>
    <w:rsid w:val="00866B66"/>
    <w:rsid w:val="0087249F"/>
    <w:rsid w:val="008A0022"/>
    <w:rsid w:val="008A4F4A"/>
    <w:rsid w:val="008B02B8"/>
    <w:rsid w:val="008B7905"/>
    <w:rsid w:val="008D4169"/>
    <w:rsid w:val="008D41CD"/>
    <w:rsid w:val="008E5EBD"/>
    <w:rsid w:val="0091246D"/>
    <w:rsid w:val="0093111E"/>
    <w:rsid w:val="00936CE5"/>
    <w:rsid w:val="009371D4"/>
    <w:rsid w:val="0094423B"/>
    <w:rsid w:val="00963715"/>
    <w:rsid w:val="00977D0B"/>
    <w:rsid w:val="0098550F"/>
    <w:rsid w:val="00996A1D"/>
    <w:rsid w:val="009A056B"/>
    <w:rsid w:val="009A30D9"/>
    <w:rsid w:val="009A7FCD"/>
    <w:rsid w:val="009C6AA9"/>
    <w:rsid w:val="009E6B84"/>
    <w:rsid w:val="009F107D"/>
    <w:rsid w:val="00A02244"/>
    <w:rsid w:val="00A04473"/>
    <w:rsid w:val="00A23D2E"/>
    <w:rsid w:val="00A33CFE"/>
    <w:rsid w:val="00A448A2"/>
    <w:rsid w:val="00A47A91"/>
    <w:rsid w:val="00A66C87"/>
    <w:rsid w:val="00A852D8"/>
    <w:rsid w:val="00A90527"/>
    <w:rsid w:val="00A94577"/>
    <w:rsid w:val="00AA0CA0"/>
    <w:rsid w:val="00AD24DE"/>
    <w:rsid w:val="00AD58C2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B04C8"/>
    <w:rsid w:val="00BC108F"/>
    <w:rsid w:val="00BC7DFE"/>
    <w:rsid w:val="00BF2BDF"/>
    <w:rsid w:val="00BF4CF5"/>
    <w:rsid w:val="00C04C41"/>
    <w:rsid w:val="00C10152"/>
    <w:rsid w:val="00C103A3"/>
    <w:rsid w:val="00C306A5"/>
    <w:rsid w:val="00C31713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A3326"/>
    <w:rsid w:val="00CA6370"/>
    <w:rsid w:val="00CD2113"/>
    <w:rsid w:val="00CE5910"/>
    <w:rsid w:val="00CF1078"/>
    <w:rsid w:val="00CF5E6B"/>
    <w:rsid w:val="00D078AB"/>
    <w:rsid w:val="00D12F12"/>
    <w:rsid w:val="00D4029A"/>
    <w:rsid w:val="00D42DEA"/>
    <w:rsid w:val="00D4396B"/>
    <w:rsid w:val="00D464D5"/>
    <w:rsid w:val="00D5727B"/>
    <w:rsid w:val="00D606FC"/>
    <w:rsid w:val="00D654F8"/>
    <w:rsid w:val="00D82B4E"/>
    <w:rsid w:val="00D83A1D"/>
    <w:rsid w:val="00D853F1"/>
    <w:rsid w:val="00D965EB"/>
    <w:rsid w:val="00DA1702"/>
    <w:rsid w:val="00DA5F3B"/>
    <w:rsid w:val="00DC2E06"/>
    <w:rsid w:val="00DC495E"/>
    <w:rsid w:val="00DD2536"/>
    <w:rsid w:val="00DD6B52"/>
    <w:rsid w:val="00DE7669"/>
    <w:rsid w:val="00E105CB"/>
    <w:rsid w:val="00E10710"/>
    <w:rsid w:val="00E10B7B"/>
    <w:rsid w:val="00E417F6"/>
    <w:rsid w:val="00E44059"/>
    <w:rsid w:val="00E56983"/>
    <w:rsid w:val="00E569B2"/>
    <w:rsid w:val="00E57048"/>
    <w:rsid w:val="00E65D29"/>
    <w:rsid w:val="00E85945"/>
    <w:rsid w:val="00E93F10"/>
    <w:rsid w:val="00E943AD"/>
    <w:rsid w:val="00E969E4"/>
    <w:rsid w:val="00EA2F62"/>
    <w:rsid w:val="00EB2A92"/>
    <w:rsid w:val="00ED38AD"/>
    <w:rsid w:val="00EE5C83"/>
    <w:rsid w:val="00EE5E1C"/>
    <w:rsid w:val="00EF582B"/>
    <w:rsid w:val="00EF71A6"/>
    <w:rsid w:val="00F03133"/>
    <w:rsid w:val="00F07345"/>
    <w:rsid w:val="00F10527"/>
    <w:rsid w:val="00F1073F"/>
    <w:rsid w:val="00F20833"/>
    <w:rsid w:val="00F265D0"/>
    <w:rsid w:val="00F30FB2"/>
    <w:rsid w:val="00F32907"/>
    <w:rsid w:val="00F376E5"/>
    <w:rsid w:val="00F41E0C"/>
    <w:rsid w:val="00F46A61"/>
    <w:rsid w:val="00F67016"/>
    <w:rsid w:val="00F71A97"/>
    <w:rsid w:val="00F90FB6"/>
    <w:rsid w:val="00F95BBF"/>
    <w:rsid w:val="00FB2CFE"/>
    <w:rsid w:val="00FD3306"/>
    <w:rsid w:val="00FD43B3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6A51AB"/>
    <w:rPr>
      <w:rFonts w:ascii="Arial" w:hAnsi="Arial" w:cs="Arial"/>
      <w:b/>
      <w:bCs/>
      <w:smallCap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6A51AB"/>
    <w:rPr>
      <w:rFonts w:ascii="Arial" w:hAnsi="Arial" w:cs="Arial"/>
      <w:b/>
      <w:bCs/>
      <w:small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EB547F71.dotm</Template>
  <TotalTime>0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 Vertex42 LLC. All Rights Reserved.</dc:description>
  <cp:lastModifiedBy>Drew Lewis</cp:lastModifiedBy>
  <cp:revision>2</cp:revision>
  <cp:lastPrinted>2017-01-23T21:48:00Z</cp:lastPrinted>
  <dcterms:created xsi:type="dcterms:W3CDTF">2017-07-24T22:07:00Z</dcterms:created>
  <dcterms:modified xsi:type="dcterms:W3CDTF">2017-07-24T22:07:00Z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