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A7678F">
      <w:pPr>
        <w:pStyle w:val="BodyText"/>
        <w:spacing w:line="246" w:lineRule="exact"/>
        <w:ind w:left="3274" w:right="2915" w:firstLine="0"/>
        <w:jc w:val="center"/>
      </w:pPr>
      <w:r>
        <w:t>March 27</w:t>
      </w:r>
      <w:r w:rsidRPr="00A7678F">
        <w:rPr>
          <w:vertAlign w:val="superscript"/>
        </w:rPr>
        <w:t>th</w:t>
      </w:r>
      <w:r>
        <w:t>, 2018, Noon</w:t>
      </w:r>
    </w:p>
    <w:p w:rsidR="00A0081C" w:rsidRDefault="00A7678F">
      <w:pPr>
        <w:pStyle w:val="BodyText"/>
        <w:spacing w:line="229" w:lineRule="exact"/>
        <w:ind w:left="3275" w:right="2915" w:firstLine="0"/>
        <w:jc w:val="center"/>
      </w:pPr>
      <w:r>
        <w:t>Atascadero Mutual Water Company Conference Room</w:t>
      </w:r>
    </w:p>
    <w:p w:rsidR="00A7678F" w:rsidRDefault="00A7678F">
      <w:pPr>
        <w:pStyle w:val="BodyText"/>
        <w:spacing w:line="229" w:lineRule="exact"/>
        <w:ind w:left="3275" w:right="2915" w:firstLine="0"/>
        <w:jc w:val="center"/>
      </w:pP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  <w:r w:rsidR="00E62347">
        <w:rPr>
          <w:b/>
          <w:i/>
          <w:sz w:val="20"/>
        </w:rPr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</w:r>
      <w:r w:rsidR="00C021E5">
        <w:rPr>
          <w:b/>
          <w:i/>
          <w:sz w:val="20"/>
        </w:rPr>
        <w:t>Vacant</w:t>
      </w:r>
      <w:r>
        <w:rPr>
          <w:b/>
          <w:i/>
          <w:sz w:val="20"/>
        </w:rPr>
        <w:t>, International Service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</w:p>
    <w:p w:rsidR="00A0081C" w:rsidRDefault="006C00BA">
      <w:pPr>
        <w:tabs>
          <w:tab w:val="left" w:pos="5540"/>
        </w:tabs>
        <w:ind w:left="500" w:right="1202"/>
        <w:jc w:val="both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5800CE">
        <w:rPr>
          <w:b/>
          <w:i/>
          <w:sz w:val="20"/>
        </w:rPr>
        <w:tab/>
      </w:r>
      <w:r w:rsidR="00C021E5">
        <w:rPr>
          <w:b/>
          <w:i/>
          <w:sz w:val="20"/>
        </w:rPr>
        <w:t>Vacant</w:t>
      </w:r>
      <w:r>
        <w:rPr>
          <w:b/>
          <w:i/>
          <w:sz w:val="20"/>
        </w:rPr>
        <w:t>,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>
        <w:rPr>
          <w:b/>
          <w:i/>
          <w:spacing w:val="-4"/>
          <w:sz w:val="20"/>
        </w:rPr>
        <w:t xml:space="preserve"> </w:t>
      </w:r>
      <w:proofErr w:type="gramStart"/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5800CE">
        <w:rPr>
          <w:b/>
          <w:i/>
          <w:sz w:val="20"/>
        </w:rPr>
        <w:t>Kristin</w:t>
      </w:r>
      <w:proofErr w:type="gramEnd"/>
      <w:r w:rsidR="005800CE">
        <w:rPr>
          <w:b/>
          <w:i/>
          <w:sz w:val="20"/>
        </w:rPr>
        <w:t xml:space="preserve"> Kearns,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  <w:r w:rsidR="00A7678F">
        <w:rPr>
          <w:b/>
          <w:i/>
          <w:sz w:val="20"/>
        </w:rPr>
        <w:t xml:space="preserve"> (Absent)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</w:t>
      </w:r>
      <w:r w:rsidR="00C021E5">
        <w:rPr>
          <w:sz w:val="20"/>
        </w:rPr>
        <w:t>0</w:t>
      </w:r>
      <w:r w:rsidR="00A7678F">
        <w:rPr>
          <w:sz w:val="20"/>
        </w:rPr>
        <w:t>1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D64CEB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guests were introduced.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 xml:space="preserve">Minutes </w:t>
      </w:r>
      <w:r w:rsidR="00C021E5">
        <w:rPr>
          <w:sz w:val="20"/>
        </w:rPr>
        <w:t xml:space="preserve">from </w:t>
      </w:r>
      <w:r w:rsidR="00A7678F">
        <w:rPr>
          <w:sz w:val="20"/>
        </w:rPr>
        <w:t>Feb 27th</w:t>
      </w:r>
      <w:r w:rsidR="00C021E5">
        <w:rPr>
          <w:sz w:val="20"/>
        </w:rPr>
        <w:t xml:space="preserve"> BOD meeting were presented, motion to approve </w:t>
      </w:r>
      <w:r w:rsidR="00A7678F">
        <w:rPr>
          <w:sz w:val="20"/>
        </w:rPr>
        <w:t xml:space="preserve">by </w:t>
      </w:r>
      <w:proofErr w:type="gramStart"/>
      <w:r w:rsidR="00A7678F">
        <w:rPr>
          <w:sz w:val="20"/>
        </w:rPr>
        <w:t>Idler</w:t>
      </w:r>
      <w:proofErr w:type="gramEnd"/>
      <w:r w:rsidR="00A7678F">
        <w:rPr>
          <w:sz w:val="20"/>
        </w:rPr>
        <w:t>, second by Sanders.  Approved, with Neil abstaining.  Lewis discussed membership status of Kristin Kearns, Dan Freer, Cherie Jones, and Derek</w:t>
      </w:r>
      <w:r w:rsidR="00E74449">
        <w:rPr>
          <w:sz w:val="20"/>
        </w:rPr>
        <w:t xml:space="preserve"> </w:t>
      </w:r>
      <w:r w:rsidR="00A7678F">
        <w:rPr>
          <w:sz w:val="20"/>
        </w:rPr>
        <w:t>Kirk.  Lewis also briefly discussed the Rotary International Insurance program and was to send John Neil information on how the program protects the Club Foundation Board of Directors.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>Financial Reports p</w:t>
      </w:r>
      <w:r w:rsidR="00D64CEB">
        <w:rPr>
          <w:sz w:val="20"/>
        </w:rPr>
        <w:t xml:space="preserve">resented by </w:t>
      </w:r>
      <w:proofErr w:type="spellStart"/>
      <w:r w:rsidR="00D64CEB">
        <w:rPr>
          <w:sz w:val="20"/>
        </w:rPr>
        <w:t>Chafin</w:t>
      </w:r>
      <w:proofErr w:type="spellEnd"/>
      <w:r w:rsidR="00D64CEB">
        <w:rPr>
          <w:sz w:val="20"/>
        </w:rPr>
        <w:t xml:space="preserve"> were reviewed, </w:t>
      </w:r>
      <w:r w:rsidR="00A7678F">
        <w:rPr>
          <w:sz w:val="20"/>
        </w:rPr>
        <w:t xml:space="preserve">approximately $2,300 in outstanding receivables, </w:t>
      </w:r>
      <w:proofErr w:type="spellStart"/>
      <w:r w:rsidR="00A7678F">
        <w:rPr>
          <w:sz w:val="20"/>
        </w:rPr>
        <w:t>Bourbeau</w:t>
      </w:r>
      <w:proofErr w:type="spellEnd"/>
      <w:r w:rsidR="00A7678F">
        <w:rPr>
          <w:sz w:val="20"/>
        </w:rPr>
        <w:t xml:space="preserve"> to contact past due members.  Approximately $18,000 in the bank, need updated crab feed totals from Ken Johnston.  Estimated $16,000 available to spend on donations.  </w:t>
      </w:r>
      <w:r w:rsidR="00C021E5">
        <w:rPr>
          <w:sz w:val="20"/>
        </w:rPr>
        <w:t xml:space="preserve">  </w:t>
      </w:r>
      <w:r w:rsidR="00E62347">
        <w:rPr>
          <w:sz w:val="20"/>
        </w:rPr>
        <w:t xml:space="preserve">  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1221"/>
        </w:tabs>
        <w:rPr>
          <w:sz w:val="20"/>
        </w:rPr>
      </w:pPr>
      <w:r>
        <w:rPr>
          <w:sz w:val="20"/>
        </w:rPr>
        <w:t xml:space="preserve">No old business was discussed.  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4A20B1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Club BBQ, Carnival, Fundraiser for Mariana</w:t>
      </w:r>
    </w:p>
    <w:p w:rsidR="00E74449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BOD decided to host Family Night BBQ May 9</w:t>
      </w:r>
      <w:r w:rsidRPr="00E74449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with 16</w:t>
      </w:r>
      <w:r w:rsidRPr="00E74449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as backup date.  Carnival fundraiser is not going to happen.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Joint Board Meeting</w:t>
      </w:r>
    </w:p>
    <w:p w:rsidR="00E74449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President Elect Idler would like to have joint BOD meeting, 4-6 PM, </w:t>
      </w:r>
      <w:bookmarkStart w:id="0" w:name="_GoBack"/>
      <w:bookmarkEnd w:id="0"/>
      <w:r>
        <w:rPr>
          <w:sz w:val="20"/>
          <w:szCs w:val="20"/>
        </w:rPr>
        <w:t xml:space="preserve">and prospective date would be in May or June.  Approximate budget is $500.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Tuesday in the Park BBQ</w:t>
      </w:r>
    </w:p>
    <w:p w:rsidR="00E74449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Jackie </w:t>
      </w:r>
      <w:proofErr w:type="spellStart"/>
      <w:r>
        <w:rPr>
          <w:sz w:val="20"/>
          <w:szCs w:val="20"/>
        </w:rPr>
        <w:t>Lerno</w:t>
      </w:r>
      <w:proofErr w:type="spellEnd"/>
      <w:r>
        <w:rPr>
          <w:sz w:val="20"/>
          <w:szCs w:val="20"/>
        </w:rPr>
        <w:t xml:space="preserve"> is chairing event to take place on July 17</w:t>
      </w:r>
      <w:r w:rsidRPr="00E74449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.  Club needs 12 volunteers.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Discussion about 2017-18 Contributions</w:t>
      </w:r>
    </w:p>
    <w:p w:rsidR="00E74449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President </w:t>
      </w:r>
      <w:proofErr w:type="spellStart"/>
      <w:r>
        <w:rPr>
          <w:sz w:val="20"/>
          <w:szCs w:val="20"/>
        </w:rPr>
        <w:t>Bourbeau</w:t>
      </w:r>
      <w:proofErr w:type="spellEnd"/>
      <w:r>
        <w:rPr>
          <w:sz w:val="20"/>
          <w:szCs w:val="20"/>
        </w:rPr>
        <w:t xml:space="preserve"> open to ideas from BOD members, ideas include donations to CTE – Club Foundation, A Town Park, Loaves &amp; Fishes, etc.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Foundation Update</w:t>
      </w:r>
    </w:p>
    <w:p w:rsidR="00E74449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Club Foundation is developing a tasks list.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Tree Planting</w:t>
      </w:r>
    </w:p>
    <w:p w:rsidR="00E74449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Brief discussion around idea of the club planting a tree.  No action taken.  </w:t>
      </w:r>
    </w:p>
    <w:p w:rsidR="00E74449" w:rsidRDefault="00E74449" w:rsidP="00E74449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Using Paul Harris Points</w:t>
      </w:r>
    </w:p>
    <w:p w:rsidR="00E74449" w:rsidRPr="00E62347" w:rsidRDefault="00E74449" w:rsidP="00E74449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Discussion around using Paul Harris scholarship points, Don Idler to check with </w:t>
      </w:r>
      <w:r>
        <w:rPr>
          <w:sz w:val="20"/>
          <w:szCs w:val="20"/>
        </w:rPr>
        <w:lastRenderedPageBreak/>
        <w:t xml:space="preserve">Davina to see how options on structuring points matching for club members.  </w:t>
      </w:r>
    </w:p>
    <w:p w:rsidR="003D1D35" w:rsidRDefault="003D1D35" w:rsidP="00133F31">
      <w:pPr>
        <w:pStyle w:val="ListParagraph"/>
        <w:rPr>
          <w:sz w:val="20"/>
        </w:rPr>
      </w:pPr>
    </w:p>
    <w:p w:rsidR="008356CF" w:rsidRPr="003D1D35" w:rsidRDefault="008356CF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7666B1" w:rsidRPr="007666B1" w:rsidRDefault="003D1D35" w:rsidP="007666B1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– </w:t>
      </w:r>
      <w:r w:rsidR="00E62347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33F31">
        <w:rPr>
          <w:sz w:val="20"/>
          <w:szCs w:val="20"/>
        </w:rPr>
        <w:t xml:space="preserve"> </w:t>
      </w:r>
      <w:r w:rsidR="007666B1">
        <w:rPr>
          <w:sz w:val="20"/>
          <w:szCs w:val="20"/>
        </w:rPr>
        <w:t xml:space="preserve"> </w:t>
      </w:r>
      <w:r w:rsidR="00E74449">
        <w:rPr>
          <w:sz w:val="20"/>
          <w:szCs w:val="20"/>
        </w:rPr>
        <w:t>Career day update, 20 speakers, organized by school.  4 Way Essay Contest is happening at High School and Middle School.  Discussion around Club BBQ as noted above.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c.  Community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4A20B1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E74449">
        <w:rPr>
          <w:sz w:val="20"/>
          <w:szCs w:val="20"/>
        </w:rPr>
        <w:t>Absent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E74449">
        <w:rPr>
          <w:sz w:val="20"/>
          <w:szCs w:val="20"/>
        </w:rPr>
        <w:t>Absent</w:t>
      </w:r>
    </w:p>
    <w:p w:rsidR="006C00BA" w:rsidRPr="003261F1" w:rsidRDefault="006C00BA" w:rsidP="003261F1">
      <w:pPr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 xml:space="preserve">Meeting was adjourned at </w:t>
      </w:r>
      <w:r w:rsidR="00E62347">
        <w:t>1:0</w:t>
      </w:r>
      <w:r w:rsidR="00E74449">
        <w:t xml:space="preserve">1 </w:t>
      </w:r>
      <w:r w:rsidR="00E62347">
        <w:t>PM.</w:t>
      </w:r>
    </w:p>
    <w:p w:rsidR="00BA3D08" w:rsidRPr="003261F1" w:rsidRDefault="00BA3D08" w:rsidP="003261F1">
      <w:pPr>
        <w:rPr>
          <w:sz w:val="20"/>
          <w:szCs w:val="20"/>
        </w:rPr>
      </w:pPr>
    </w:p>
    <w:sectPr w:rsidR="00BA3D08" w:rsidRPr="003261F1" w:rsidSect="007666B1">
      <w:type w:val="continuous"/>
      <w:pgSz w:w="12240" w:h="15840"/>
      <w:pgMar w:top="720" w:right="13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000073"/>
    <w:rsid w:val="00087768"/>
    <w:rsid w:val="00133F31"/>
    <w:rsid w:val="002516A1"/>
    <w:rsid w:val="00325E7E"/>
    <w:rsid w:val="003261F1"/>
    <w:rsid w:val="003D1D35"/>
    <w:rsid w:val="004A20B1"/>
    <w:rsid w:val="005800CE"/>
    <w:rsid w:val="006C00BA"/>
    <w:rsid w:val="007666B1"/>
    <w:rsid w:val="007728FE"/>
    <w:rsid w:val="008356CF"/>
    <w:rsid w:val="00A0081C"/>
    <w:rsid w:val="00A7678F"/>
    <w:rsid w:val="00BA3D08"/>
    <w:rsid w:val="00C021E5"/>
    <w:rsid w:val="00C97C5E"/>
    <w:rsid w:val="00D64905"/>
    <w:rsid w:val="00D64CEB"/>
    <w:rsid w:val="00D86980"/>
    <w:rsid w:val="00E62347"/>
    <w:rsid w:val="00E74449"/>
    <w:rsid w:val="00F93E78"/>
    <w:rsid w:val="00FB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5D0C3429.dotm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2018-01-23T17:41:00Z</cp:lastPrinted>
  <dcterms:created xsi:type="dcterms:W3CDTF">2018-04-24T17:58:00Z</dcterms:created>
  <dcterms:modified xsi:type="dcterms:W3CDTF">2018-04-24T17:58:00Z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