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E62347">
      <w:pPr>
        <w:pStyle w:val="BodyText"/>
        <w:spacing w:line="246" w:lineRule="exact"/>
        <w:ind w:left="3274" w:right="2915" w:firstLine="0"/>
        <w:jc w:val="center"/>
      </w:pPr>
      <w:r>
        <w:t>Jan. 23</w:t>
      </w:r>
      <w:r w:rsidRPr="00E62347">
        <w:rPr>
          <w:vertAlign w:val="superscript"/>
        </w:rPr>
        <w:t>rd</w:t>
      </w:r>
      <w:r>
        <w:t>, 2018</w:t>
      </w:r>
    </w:p>
    <w:p w:rsidR="00A0081C" w:rsidRDefault="006C00BA">
      <w:pPr>
        <w:pStyle w:val="BodyText"/>
        <w:spacing w:line="229" w:lineRule="exact"/>
        <w:ind w:left="3275" w:right="2915" w:firstLine="0"/>
        <w:jc w:val="center"/>
      </w:pPr>
      <w:r>
        <w:t>Pacific Premier Bank Boardroom, 12 Noon</w:t>
      </w: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  <w:r w:rsidR="00D64CEB">
        <w:t>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E62347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  <w:t>Cherie Jones, International Service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  <w:r w:rsidR="00133F31">
        <w:rPr>
          <w:b/>
          <w:i/>
          <w:sz w:val="20"/>
        </w:rPr>
        <w:t xml:space="preserve"> 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 w:rsidR="00133F31">
        <w:rPr>
          <w:b/>
          <w:i/>
          <w:sz w:val="20"/>
        </w:rPr>
        <w:t xml:space="preserve"> </w:t>
      </w:r>
      <w:r w:rsidR="00E62347">
        <w:rPr>
          <w:b/>
          <w:i/>
          <w:sz w:val="20"/>
        </w:rPr>
        <w:t>(Absent)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5800CE">
        <w:rPr>
          <w:b/>
          <w:i/>
          <w:sz w:val="20"/>
        </w:rPr>
        <w:tab/>
        <w:t>(Vacant)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>Kristin</w:t>
      </w:r>
      <w:proofErr w:type="gramEnd"/>
      <w:r w:rsidR="005800CE">
        <w:rPr>
          <w:b/>
          <w:i/>
          <w:sz w:val="20"/>
        </w:rPr>
        <w:t xml:space="preserve">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12:0</w:t>
      </w:r>
      <w:r w:rsidR="00E62347">
        <w:rPr>
          <w:sz w:val="20"/>
        </w:rPr>
        <w:t>2</w:t>
      </w:r>
      <w:r>
        <w:rPr>
          <w:spacing w:val="-13"/>
          <w:sz w:val="20"/>
        </w:rPr>
        <w:t xml:space="preserve"> 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>Minutes from</w:t>
      </w:r>
      <w:r w:rsidR="00D64CEB">
        <w:rPr>
          <w:sz w:val="20"/>
        </w:rPr>
        <w:t xml:space="preserve"> </w:t>
      </w:r>
      <w:r w:rsidR="00E62347">
        <w:rPr>
          <w:sz w:val="20"/>
        </w:rPr>
        <w:t>Nov. 28</w:t>
      </w:r>
      <w:r w:rsidR="00E62347" w:rsidRPr="00E62347">
        <w:rPr>
          <w:sz w:val="20"/>
          <w:vertAlign w:val="superscript"/>
        </w:rPr>
        <w:t>th</w:t>
      </w:r>
      <w:r w:rsidR="00E62347">
        <w:rPr>
          <w:sz w:val="20"/>
        </w:rPr>
        <w:t>, 2017</w:t>
      </w:r>
      <w:r w:rsidR="00D64CEB">
        <w:rPr>
          <w:sz w:val="20"/>
        </w:rPr>
        <w:t xml:space="preserve"> were </w:t>
      </w:r>
      <w:r w:rsidR="007666B1">
        <w:rPr>
          <w:sz w:val="20"/>
        </w:rPr>
        <w:t>presented, and</w:t>
      </w:r>
      <w:r>
        <w:rPr>
          <w:sz w:val="20"/>
        </w:rPr>
        <w:t xml:space="preserve"> moved to be accepted by </w:t>
      </w:r>
      <w:r w:rsidR="00E62347">
        <w:rPr>
          <w:sz w:val="20"/>
        </w:rPr>
        <w:t>Don Idler</w:t>
      </w:r>
      <w:r w:rsidR="00D64CEB">
        <w:rPr>
          <w:sz w:val="20"/>
        </w:rPr>
        <w:t>, second by Rich</w:t>
      </w:r>
      <w:r w:rsidR="00133F31">
        <w:rPr>
          <w:sz w:val="20"/>
        </w:rPr>
        <w:t xml:space="preserve"> Johnson</w:t>
      </w:r>
      <w:r w:rsidR="00D64CEB">
        <w:rPr>
          <w:sz w:val="20"/>
        </w:rPr>
        <w:t>,</w:t>
      </w:r>
      <w:r>
        <w:rPr>
          <w:sz w:val="20"/>
        </w:rPr>
        <w:t xml:space="preserve"> and approved.</w:t>
      </w:r>
      <w:r w:rsidR="00E62347">
        <w:rPr>
          <w:sz w:val="20"/>
        </w:rPr>
        <w:t xml:space="preserve">  John Neil and Ron Mead abstained.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reviewed, </w:t>
      </w:r>
      <w:r w:rsidR="00E62347">
        <w:rPr>
          <w:sz w:val="20"/>
        </w:rPr>
        <w:t xml:space="preserve">approximately $18,000 in bank, $2,200 in Take the Lead IOU’s.  Cork N Cap benefit came in under budget.  Discussion on end of year giving, no formal action taken. 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1221"/>
        </w:tabs>
        <w:rPr>
          <w:sz w:val="20"/>
        </w:rPr>
      </w:pPr>
      <w:r>
        <w:rPr>
          <w:sz w:val="20"/>
        </w:rPr>
        <w:t xml:space="preserve">No old business was discussed.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7666B1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5</w:t>
      </w:r>
      <w:r w:rsidRPr="00E62347">
        <w:rPr>
          <w:sz w:val="20"/>
          <w:szCs w:val="20"/>
          <w:vertAlign w:val="superscript"/>
        </w:rPr>
        <w:t>th</w:t>
      </w:r>
      <w:r w:rsidRPr="00E62347">
        <w:rPr>
          <w:sz w:val="20"/>
          <w:szCs w:val="20"/>
        </w:rPr>
        <w:t xml:space="preserve"> Wednesday Ideas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It was decided to have a regular meeting on the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Wednesday of January.  There was discussion on the idea of doing a social event on a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Wednesday,</w:t>
      </w:r>
      <w:proofErr w:type="gramEnd"/>
      <w:r>
        <w:rPr>
          <w:sz w:val="20"/>
          <w:szCs w:val="20"/>
        </w:rPr>
        <w:t xml:space="preserve"> it would just need to be planned in advance.  No formal action was taken on on-going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Wednesdays.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RYE Student Fundraiser Ideas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about fundraising ideas for exchange student Mariana’s train trip.  No formal action was taken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Fundraiser status, Crab Feed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Crab feed was </w:t>
      </w:r>
      <w:proofErr w:type="gramStart"/>
      <w:r>
        <w:rPr>
          <w:sz w:val="20"/>
          <w:szCs w:val="20"/>
        </w:rPr>
        <w:t>discussed,</w:t>
      </w:r>
      <w:proofErr w:type="gramEnd"/>
      <w:r>
        <w:rPr>
          <w:sz w:val="20"/>
          <w:szCs w:val="20"/>
        </w:rPr>
        <w:t xml:space="preserve"> more volunteers were needed at this time.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proofErr w:type="spellStart"/>
      <w:r w:rsidRPr="00E62347">
        <w:rPr>
          <w:sz w:val="20"/>
          <w:szCs w:val="20"/>
        </w:rPr>
        <w:t>Superbowl</w:t>
      </w:r>
      <w:proofErr w:type="spellEnd"/>
      <w:r w:rsidRPr="00E62347">
        <w:rPr>
          <w:sz w:val="20"/>
          <w:szCs w:val="20"/>
        </w:rPr>
        <w:t xml:space="preserve"> Pool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Neil was to call John </w:t>
      </w:r>
      <w:proofErr w:type="spellStart"/>
      <w:r>
        <w:rPr>
          <w:sz w:val="20"/>
          <w:szCs w:val="20"/>
        </w:rPr>
        <w:t>Falkenstein</w:t>
      </w:r>
      <w:proofErr w:type="spellEnd"/>
      <w:r>
        <w:rPr>
          <w:sz w:val="20"/>
          <w:szCs w:val="20"/>
        </w:rPr>
        <w:t xml:space="preserve"> to coordinate, $25 / square.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Take the Lead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Brief discussion on take the lead, event cost is approximately $3,800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proofErr w:type="spellStart"/>
      <w:r w:rsidRPr="00E62347">
        <w:rPr>
          <w:sz w:val="20"/>
          <w:szCs w:val="20"/>
        </w:rPr>
        <w:t>Superbowl</w:t>
      </w:r>
      <w:proofErr w:type="spellEnd"/>
      <w:r w:rsidRPr="00E62347">
        <w:rPr>
          <w:sz w:val="20"/>
          <w:szCs w:val="20"/>
        </w:rPr>
        <w:t xml:space="preserve"> Party</w:t>
      </w:r>
    </w:p>
    <w:p w:rsid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Will be Feb 4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Bourbeau’s</w:t>
      </w:r>
      <w:proofErr w:type="spellEnd"/>
      <w:r>
        <w:rPr>
          <w:sz w:val="20"/>
          <w:szCs w:val="20"/>
        </w:rPr>
        <w:t xml:space="preserve"> house, particulars were discussed.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Paul Harris Points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Board briefly discussed our accumulated Paul Harris points which we can award.  No formal action was taken. 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</w:t>
      </w:r>
      <w:r w:rsidR="00E62347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</w:t>
      </w:r>
      <w:r w:rsidR="00E62347">
        <w:rPr>
          <w:sz w:val="20"/>
          <w:szCs w:val="20"/>
        </w:rPr>
        <w:t>Discussion on the 4 Way Test – Essay Contest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c.  Community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Service-none</w:t>
      </w:r>
    </w:p>
    <w:p w:rsidR="006C00BA" w:rsidRPr="003261F1" w:rsidRDefault="006C00BA" w:rsidP="003261F1">
      <w:pPr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 xml:space="preserve">Meeting was adjourned at </w:t>
      </w:r>
      <w:r w:rsidR="00E62347">
        <w:t>1:04 PM.</w:t>
      </w:r>
      <w:bookmarkStart w:id="0" w:name="_GoBack"/>
      <w:bookmarkEnd w:id="0"/>
    </w:p>
    <w:p w:rsidR="00BA3D08" w:rsidRPr="003261F1" w:rsidRDefault="00BA3D08" w:rsidP="003261F1">
      <w:pPr>
        <w:rPr>
          <w:sz w:val="20"/>
          <w:szCs w:val="20"/>
        </w:rPr>
      </w:pPr>
    </w:p>
    <w:sectPr w:rsidR="00BA3D08" w:rsidRPr="003261F1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000073"/>
    <w:rsid w:val="00087768"/>
    <w:rsid w:val="00133F31"/>
    <w:rsid w:val="002516A1"/>
    <w:rsid w:val="003261F1"/>
    <w:rsid w:val="003D1D35"/>
    <w:rsid w:val="005800CE"/>
    <w:rsid w:val="006C00BA"/>
    <w:rsid w:val="007666B1"/>
    <w:rsid w:val="007728FE"/>
    <w:rsid w:val="008356CF"/>
    <w:rsid w:val="00A0081C"/>
    <w:rsid w:val="00BA3D08"/>
    <w:rsid w:val="00C97C5E"/>
    <w:rsid w:val="00D64905"/>
    <w:rsid w:val="00D64CEB"/>
    <w:rsid w:val="00D86980"/>
    <w:rsid w:val="00E62347"/>
    <w:rsid w:val="00F93E78"/>
    <w:rsid w:val="00FB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A031888C.dotm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2018-01-23T17:41:00Z</cp:lastPrinted>
  <dcterms:created xsi:type="dcterms:W3CDTF">2018-02-27T21:46:00Z</dcterms:created>
  <dcterms:modified xsi:type="dcterms:W3CDTF">2018-02-27T21:46:00Z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