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DFE7D" w14:textId="77777777" w:rsidR="00793A98" w:rsidRDefault="00793A98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0AAAD9EC" w14:textId="1534A488" w:rsidR="00793A98" w:rsidRDefault="00793A98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Never underestimate the power of stupid people in large groups.</w:t>
      </w:r>
    </w:p>
    <w:p w14:paraId="1F98B09A" w14:textId="3FBBCA74" w:rsidR="00793A98" w:rsidRDefault="00793A98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2529B0F" w14:textId="63E25906" w:rsidR="00793A98" w:rsidRDefault="00793A98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Consistency is only a virtue if you are not a screw up</w:t>
      </w:r>
      <w:r w:rsidRPr="00D13926">
        <w:rPr>
          <w:rFonts w:asciiTheme="minorHAnsi" w:hAnsiTheme="minorHAnsi" w:cstheme="minorHAnsi"/>
          <w:b/>
          <w:sz w:val="32"/>
          <w:szCs w:val="32"/>
        </w:rPr>
        <w:t>.</w:t>
      </w:r>
    </w:p>
    <w:p w14:paraId="07CC32E5" w14:textId="77777777" w:rsidR="00793A98" w:rsidRDefault="00793A98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A5FCCB7" w14:textId="5776E8C2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In high school, eating lunch alone is considered lame and can result in bullying.  In a busy office, eating lunch alone is considered a luxury.</w:t>
      </w:r>
    </w:p>
    <w:p w14:paraId="6AA1CDF7" w14:textId="3B87BBD9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C676960" w14:textId="4FB3782E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  <w:vertAlign w:val="superscript"/>
        </w:rPr>
      </w:pPr>
      <w:r>
        <w:rPr>
          <w:rFonts w:asciiTheme="minorHAnsi" w:hAnsiTheme="minorHAnsi" w:cstheme="minorHAnsi"/>
          <w:b/>
          <w:sz w:val="32"/>
          <w:szCs w:val="32"/>
        </w:rPr>
        <w:t>E=MC</w:t>
      </w:r>
      <w:r>
        <w:rPr>
          <w:rFonts w:asciiTheme="minorHAnsi" w:hAnsiTheme="minorHAnsi" w:cstheme="minorHAnsi"/>
          <w:b/>
          <w:sz w:val="32"/>
          <w:szCs w:val="32"/>
          <w:vertAlign w:val="superscript"/>
        </w:rPr>
        <w:t>2</w:t>
      </w:r>
      <w:r>
        <w:rPr>
          <w:rFonts w:asciiTheme="minorHAnsi" w:hAnsiTheme="minorHAnsi" w:cstheme="minorHAnsi"/>
          <w:b/>
          <w:sz w:val="32"/>
          <w:szCs w:val="32"/>
        </w:rPr>
        <w:t xml:space="preserve"> - I just</w:t>
      </w:r>
      <w:r w:rsidR="00874D55">
        <w:rPr>
          <w:rFonts w:asciiTheme="minorHAnsi" w:hAnsiTheme="minorHAnsi" w:cstheme="minorHAnsi"/>
          <w:b/>
          <w:sz w:val="32"/>
          <w:szCs w:val="32"/>
        </w:rPr>
        <w:t xml:space="preserve"> wanted to read that </w:t>
      </w:r>
      <w:r w:rsidR="00C30003">
        <w:rPr>
          <w:rFonts w:asciiTheme="minorHAnsi" w:hAnsiTheme="minorHAnsi" w:cstheme="minorHAnsi"/>
          <w:b/>
          <w:sz w:val="32"/>
          <w:szCs w:val="32"/>
        </w:rPr>
        <w:t xml:space="preserve">because it makes me </w:t>
      </w:r>
      <w:r>
        <w:rPr>
          <w:rFonts w:asciiTheme="minorHAnsi" w:hAnsiTheme="minorHAnsi" w:cstheme="minorHAnsi"/>
          <w:b/>
          <w:sz w:val="32"/>
          <w:szCs w:val="32"/>
        </w:rPr>
        <w:t>sound smart.</w:t>
      </w:r>
    </w:p>
    <w:p w14:paraId="06427041" w14:textId="77777777" w:rsid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3DD92210" w14:textId="5339B343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Ironing boards are just surf boards that gave up their dreams and got a real job.</w:t>
      </w:r>
    </w:p>
    <w:p w14:paraId="4DFC9F58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6F79E382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When you drink a whole bottle of vodka, both you and the bottle are drunk.</w:t>
      </w:r>
    </w:p>
    <w:p w14:paraId="3219EBB0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4311F64" w14:textId="78BEC54F" w:rsidR="00D13926" w:rsidRPr="00D13926" w:rsidRDefault="00EF6E33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Banging your head against the wall burns 150 calories per hour.</w:t>
      </w:r>
    </w:p>
    <w:p w14:paraId="00941CFC" w14:textId="5C563282" w:rsidR="001C6CE2" w:rsidRDefault="001C6CE2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14DB7EA2" w14:textId="65EED412" w:rsidR="00D13926" w:rsidRDefault="007F4E6D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 flock of crows is known as a murder</w:t>
      </w:r>
      <w:r w:rsidR="00D13926" w:rsidRPr="00D13926">
        <w:rPr>
          <w:rFonts w:asciiTheme="minorHAnsi" w:hAnsiTheme="minorHAnsi" w:cstheme="minorHAnsi"/>
          <w:b/>
          <w:sz w:val="32"/>
          <w:szCs w:val="32"/>
        </w:rPr>
        <w:t>.</w:t>
      </w:r>
    </w:p>
    <w:p w14:paraId="41AE0BBD" w14:textId="4D052DAD" w:rsidR="009C29A5" w:rsidRDefault="009C29A5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15EDAB81" w14:textId="7C978AC3" w:rsidR="009C29A5" w:rsidRPr="00D13926" w:rsidRDefault="00C51DD9" w:rsidP="009C29A5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You are three times more likely to get a virus on your computer from a religious website than from a porn website.</w:t>
      </w:r>
    </w:p>
    <w:p w14:paraId="4395CA11" w14:textId="59D9276A" w:rsid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6475D760" w14:textId="3EE8C398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 patted my best friend on his bald head the other day and exclaimed “</w:t>
      </w:r>
      <w:r w:rsidR="009C29A5">
        <w:rPr>
          <w:rFonts w:asciiTheme="minorHAnsi" w:hAnsiTheme="minorHAnsi" w:cstheme="minorHAnsi"/>
          <w:b/>
          <w:sz w:val="32"/>
          <w:szCs w:val="32"/>
        </w:rPr>
        <w:t>My god, it f</w:t>
      </w:r>
      <w:r>
        <w:rPr>
          <w:rFonts w:asciiTheme="minorHAnsi" w:hAnsiTheme="minorHAnsi" w:cstheme="minorHAnsi"/>
          <w:b/>
          <w:sz w:val="32"/>
          <w:szCs w:val="32"/>
        </w:rPr>
        <w:t xml:space="preserve">eels </w:t>
      </w:r>
      <w:r w:rsidR="000049CC">
        <w:rPr>
          <w:rFonts w:asciiTheme="minorHAnsi" w:hAnsiTheme="minorHAnsi" w:cstheme="minorHAnsi"/>
          <w:b/>
          <w:sz w:val="32"/>
          <w:szCs w:val="32"/>
        </w:rPr>
        <w:t xml:space="preserve">just </w:t>
      </w:r>
      <w:r>
        <w:rPr>
          <w:rFonts w:asciiTheme="minorHAnsi" w:hAnsiTheme="minorHAnsi" w:cstheme="minorHAnsi"/>
          <w:b/>
          <w:sz w:val="32"/>
          <w:szCs w:val="32"/>
        </w:rPr>
        <w:t xml:space="preserve">like my wife’s behind!”  He </w:t>
      </w:r>
      <w:r w:rsidR="00C30003">
        <w:rPr>
          <w:rFonts w:asciiTheme="minorHAnsi" w:hAnsiTheme="minorHAnsi" w:cstheme="minorHAnsi"/>
          <w:b/>
          <w:sz w:val="32"/>
          <w:szCs w:val="32"/>
        </w:rPr>
        <w:t>responded</w:t>
      </w:r>
      <w:r>
        <w:rPr>
          <w:rFonts w:asciiTheme="minorHAnsi" w:hAnsiTheme="minorHAnsi" w:cstheme="minorHAnsi"/>
          <w:b/>
          <w:sz w:val="32"/>
          <w:szCs w:val="32"/>
        </w:rPr>
        <w:t>, “Yes, it does.”</w:t>
      </w:r>
    </w:p>
    <w:p w14:paraId="17D4589E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7D23E16" w14:textId="607B41B3" w:rsidR="008E7B4F" w:rsidRDefault="008E7B4F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“Some people without brains do an awful lot of talking.” </w:t>
      </w:r>
      <w:bookmarkStart w:id="0" w:name="_Hlk516643539"/>
      <w:r>
        <w:rPr>
          <w:rFonts w:asciiTheme="minorHAnsi" w:hAnsiTheme="minorHAnsi" w:cstheme="minorHAnsi"/>
          <w:b/>
          <w:sz w:val="32"/>
          <w:szCs w:val="32"/>
        </w:rPr>
        <w:t xml:space="preserve">– </w:t>
      </w:r>
      <w:r w:rsidRPr="008E7B4F">
        <w:rPr>
          <w:rFonts w:asciiTheme="minorHAnsi" w:hAnsiTheme="minorHAnsi" w:cstheme="minorHAnsi"/>
          <w:b/>
          <w:i/>
          <w:sz w:val="32"/>
          <w:szCs w:val="32"/>
        </w:rPr>
        <w:t>the Scarecrow from the Wizard of Oz</w:t>
      </w:r>
    </w:p>
    <w:bookmarkEnd w:id="0"/>
    <w:p w14:paraId="4768CD9F" w14:textId="77777777" w:rsidR="008E7B4F" w:rsidRDefault="008E7B4F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4858579A" w14:textId="37A4C6BB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If you run at 11 p.m., you are a night person.  If you run at 5 a.m., you are a morning person.  However, if you run at 3 a.m., you are a suspicious person.</w:t>
      </w:r>
    </w:p>
    <w:p w14:paraId="00257D40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3942AC9C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lastRenderedPageBreak/>
        <w:t>When a city gets listed as "best place to live", then it becomes the worst place to live for its native inhabitants.</w:t>
      </w:r>
    </w:p>
    <w:p w14:paraId="0DC09E6C" w14:textId="1B20DB24" w:rsidR="00661E5C" w:rsidRDefault="00661E5C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0FA1F1C" w14:textId="771DE976" w:rsidR="00661E5C" w:rsidRPr="00661E5C" w:rsidRDefault="00661E5C" w:rsidP="00661E5C">
      <w:pPr>
        <w:rPr>
          <w:rFonts w:asciiTheme="minorHAnsi" w:hAnsiTheme="minorHAnsi" w:cstheme="minorHAnsi"/>
          <w:b/>
          <w:sz w:val="32"/>
          <w:szCs w:val="32"/>
        </w:rPr>
      </w:pPr>
      <w:r w:rsidRPr="00661E5C">
        <w:rPr>
          <w:rFonts w:asciiTheme="minorHAnsi" w:hAnsiTheme="minorHAnsi" w:cstheme="minorHAnsi"/>
          <w:b/>
          <w:sz w:val="32"/>
          <w:szCs w:val="32"/>
        </w:rPr>
        <w:t>I asked God for a bike, but I know God doesn't work that way. So</w:t>
      </w:r>
      <w:r w:rsidR="00B24287">
        <w:rPr>
          <w:rFonts w:asciiTheme="minorHAnsi" w:hAnsiTheme="minorHAnsi" w:cstheme="minorHAnsi"/>
          <w:b/>
          <w:sz w:val="32"/>
          <w:szCs w:val="32"/>
        </w:rPr>
        <w:t>,</w:t>
      </w:r>
      <w:r w:rsidRPr="00661E5C">
        <w:rPr>
          <w:rFonts w:asciiTheme="minorHAnsi" w:hAnsiTheme="minorHAnsi" w:cstheme="minorHAnsi"/>
          <w:b/>
          <w:sz w:val="32"/>
          <w:szCs w:val="32"/>
        </w:rPr>
        <w:t xml:space="preserve"> I stole one</w:t>
      </w:r>
    </w:p>
    <w:p w14:paraId="247E187A" w14:textId="5A30FC3B" w:rsidR="00661E5C" w:rsidRDefault="00661E5C" w:rsidP="00661E5C">
      <w:pPr>
        <w:rPr>
          <w:rFonts w:asciiTheme="minorHAnsi" w:hAnsiTheme="minorHAnsi" w:cstheme="minorHAnsi"/>
          <w:b/>
          <w:sz w:val="32"/>
          <w:szCs w:val="32"/>
        </w:rPr>
      </w:pPr>
      <w:r w:rsidRPr="00661E5C">
        <w:rPr>
          <w:rFonts w:asciiTheme="minorHAnsi" w:hAnsiTheme="minorHAnsi" w:cstheme="minorHAnsi"/>
          <w:b/>
          <w:sz w:val="32"/>
          <w:szCs w:val="32"/>
        </w:rPr>
        <w:t>and asked for forgiveness.</w:t>
      </w:r>
    </w:p>
    <w:p w14:paraId="6A908E93" w14:textId="46BA7E36" w:rsidR="001C6CE2" w:rsidRDefault="001C6CE2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7B88AB2A" w14:textId="663CD503" w:rsidR="001C6CE2" w:rsidRDefault="001C6CE2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My secretary told me the other day that, if she were married to me, she would put poison in my coffee.  I told her that, if I w</w:t>
      </w:r>
      <w:r w:rsidR="004A7039">
        <w:rPr>
          <w:rFonts w:asciiTheme="minorHAnsi" w:hAnsiTheme="minorHAnsi" w:cstheme="minorHAnsi"/>
          <w:b/>
          <w:sz w:val="32"/>
          <w:szCs w:val="32"/>
        </w:rPr>
        <w:t>ere</w:t>
      </w:r>
      <w:r>
        <w:rPr>
          <w:rFonts w:asciiTheme="minorHAnsi" w:hAnsiTheme="minorHAnsi" w:cstheme="minorHAnsi"/>
          <w:b/>
          <w:sz w:val="32"/>
          <w:szCs w:val="32"/>
        </w:rPr>
        <w:t xml:space="preserve"> married to her, I would drink it. </w:t>
      </w:r>
    </w:p>
    <w:p w14:paraId="34083224" w14:textId="775BB48D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657DCD02" w14:textId="4E8A4597" w:rsidR="004A7039" w:rsidRDefault="004A7039" w:rsidP="004A7039">
      <w:pPr>
        <w:rPr>
          <w:rFonts w:asciiTheme="minorHAnsi" w:hAnsiTheme="minorHAnsi" w:cstheme="minorHAnsi"/>
          <w:b/>
          <w:sz w:val="32"/>
          <w:szCs w:val="32"/>
        </w:rPr>
      </w:pPr>
      <w:r w:rsidRPr="004A7039">
        <w:rPr>
          <w:rFonts w:asciiTheme="minorHAnsi" w:hAnsiTheme="minorHAnsi" w:cstheme="minorHAnsi"/>
          <w:b/>
          <w:sz w:val="32"/>
          <w:szCs w:val="32"/>
        </w:rPr>
        <w:t>The sum of the square roots of any two sides of an isosceles triangle is equal to the sq</w:t>
      </w:r>
      <w:r>
        <w:rPr>
          <w:rFonts w:asciiTheme="minorHAnsi" w:hAnsiTheme="minorHAnsi" w:cstheme="minorHAnsi"/>
          <w:b/>
          <w:sz w:val="32"/>
          <w:szCs w:val="32"/>
        </w:rPr>
        <w:t>uare root of the remaining side</w:t>
      </w:r>
      <w:r w:rsidRPr="004A7039">
        <w:rPr>
          <w:rFonts w:asciiTheme="minorHAnsi" w:hAnsiTheme="minorHAnsi" w:cstheme="minorHAnsi"/>
          <w:b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 xml:space="preserve">–  Again, </w:t>
      </w:r>
      <w:r w:rsidR="00034449">
        <w:rPr>
          <w:rFonts w:asciiTheme="minorHAnsi" w:hAnsiTheme="minorHAnsi" w:cstheme="minorHAnsi"/>
          <w:b/>
          <w:sz w:val="32"/>
          <w:szCs w:val="32"/>
        </w:rPr>
        <w:t>just to make me sound smart.</w:t>
      </w:r>
    </w:p>
    <w:p w14:paraId="3AC05402" w14:textId="16C0C449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FA37F72" w14:textId="77777777" w:rsidR="00B24287" w:rsidRPr="00B24287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  <w:r w:rsidRPr="00B24287">
        <w:rPr>
          <w:rFonts w:asciiTheme="minorHAnsi" w:hAnsiTheme="minorHAnsi" w:cstheme="minorHAnsi"/>
          <w:b/>
          <w:sz w:val="32"/>
          <w:szCs w:val="32"/>
        </w:rPr>
        <w:t>You do not need a parachute to skydive. You only need a parachute to skydive</w:t>
      </w:r>
    </w:p>
    <w:p w14:paraId="1E5D34CC" w14:textId="4CF1F19D" w:rsidR="00B24287" w:rsidRPr="00B24287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  <w:r w:rsidRPr="00B24287">
        <w:rPr>
          <w:rFonts w:asciiTheme="minorHAnsi" w:hAnsiTheme="minorHAnsi" w:cstheme="minorHAnsi"/>
          <w:b/>
          <w:sz w:val="32"/>
          <w:szCs w:val="32"/>
        </w:rPr>
        <w:t>twice.</w:t>
      </w:r>
    </w:p>
    <w:p w14:paraId="78BF3DAA" w14:textId="164AA117" w:rsidR="00B24287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</w:p>
    <w:p w14:paraId="4812AE12" w14:textId="0C377EDF" w:rsidR="007F4E6D" w:rsidRDefault="007F4E6D" w:rsidP="00B24287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In 2015, more people were killed from injuries caused while taking a selfie than by shark attacks.</w:t>
      </w:r>
    </w:p>
    <w:p w14:paraId="71DAB2B5" w14:textId="77777777" w:rsidR="007F4E6D" w:rsidRPr="00B24287" w:rsidRDefault="007F4E6D" w:rsidP="00B24287">
      <w:pPr>
        <w:rPr>
          <w:rFonts w:asciiTheme="minorHAnsi" w:hAnsiTheme="minorHAnsi" w:cstheme="minorHAnsi"/>
          <w:b/>
          <w:sz w:val="32"/>
          <w:szCs w:val="32"/>
        </w:rPr>
      </w:pPr>
    </w:p>
    <w:p w14:paraId="2A155692" w14:textId="5230D007" w:rsidR="00D13926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  <w:r w:rsidRPr="00B24287">
        <w:rPr>
          <w:rFonts w:asciiTheme="minorHAnsi" w:hAnsiTheme="minorHAnsi" w:cstheme="minorHAnsi"/>
          <w:b/>
          <w:sz w:val="32"/>
          <w:szCs w:val="32"/>
        </w:rPr>
        <w:t>I used to be indecisive. Now I'm not so sure.</w:t>
      </w:r>
    </w:p>
    <w:p w14:paraId="347A4834" w14:textId="77777777" w:rsidR="00B24287" w:rsidRPr="00D13926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</w:p>
    <w:p w14:paraId="0FA6E1CE" w14:textId="5E905202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The only reason we know what foods are poisonous is because someone</w:t>
      </w:r>
      <w:r w:rsidR="00B24287">
        <w:rPr>
          <w:rFonts w:asciiTheme="minorHAnsi" w:hAnsiTheme="minorHAnsi" w:cstheme="minorHAnsi"/>
          <w:b/>
          <w:sz w:val="32"/>
          <w:szCs w:val="32"/>
        </w:rPr>
        <w:t xml:space="preserve"> else</w:t>
      </w:r>
      <w:r w:rsidRPr="00D13926">
        <w:rPr>
          <w:rFonts w:asciiTheme="minorHAnsi" w:hAnsiTheme="minorHAnsi" w:cstheme="minorHAnsi"/>
          <w:b/>
          <w:sz w:val="32"/>
          <w:szCs w:val="32"/>
        </w:rPr>
        <w:t xml:space="preserve"> didn't.</w:t>
      </w:r>
    </w:p>
    <w:p w14:paraId="4564701D" w14:textId="4D1BC505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756DEB2F" w14:textId="312671F7" w:rsidR="00B24287" w:rsidRDefault="00B24287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B24287">
        <w:rPr>
          <w:rFonts w:asciiTheme="minorHAnsi" w:hAnsiTheme="minorHAnsi" w:cstheme="minorHAnsi"/>
          <w:b/>
          <w:sz w:val="32"/>
          <w:szCs w:val="32"/>
        </w:rPr>
        <w:t>Always borrow money from a pessimist. He won't expect it back.</w:t>
      </w:r>
    </w:p>
    <w:p w14:paraId="2AEECC86" w14:textId="26290893" w:rsidR="007F4E6D" w:rsidRDefault="007F4E6D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0F3AA55B" w14:textId="7FEC3B56" w:rsidR="007F4E6D" w:rsidRDefault="007F4E6D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According to Genesis 1:20-22, the chicken came before the egg.</w:t>
      </w:r>
    </w:p>
    <w:p w14:paraId="1600447A" w14:textId="0AB1ABF8" w:rsidR="00B24287" w:rsidRPr="00B24287" w:rsidRDefault="00B24287" w:rsidP="00B24287">
      <w:pPr>
        <w:rPr>
          <w:rFonts w:asciiTheme="minorHAnsi" w:hAnsiTheme="minorHAnsi" w:cstheme="minorHAnsi"/>
          <w:b/>
          <w:sz w:val="32"/>
          <w:szCs w:val="32"/>
        </w:rPr>
      </w:pPr>
    </w:p>
    <w:p w14:paraId="16B1BB71" w14:textId="5ABB4568" w:rsidR="00B24287" w:rsidRPr="00D13926" w:rsidRDefault="004A7039" w:rsidP="00B24287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 am neither for n</w:t>
      </w:r>
      <w:r w:rsidR="00B24287" w:rsidRPr="00B24287">
        <w:rPr>
          <w:rFonts w:asciiTheme="minorHAnsi" w:hAnsiTheme="minorHAnsi" w:cstheme="minorHAnsi"/>
          <w:b/>
          <w:sz w:val="32"/>
          <w:szCs w:val="32"/>
        </w:rPr>
        <w:t>or against apathy.</w:t>
      </w:r>
    </w:p>
    <w:p w14:paraId="539BF6D9" w14:textId="135A503E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159C2D1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You don't realize how bad your eyesight is until you get that first pair of glasses.</w:t>
      </w:r>
    </w:p>
    <w:p w14:paraId="0B93998E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387696F5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lastRenderedPageBreak/>
        <w:t>If there were less laws, there would be less crimes.</w:t>
      </w:r>
    </w:p>
    <w:p w14:paraId="3889FB96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0858761" w14:textId="0468A604" w:rsid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Grandparents wanting grandchildren are likes kids wanting a puppy.... they want something cute to play with but with no responsibilities.</w:t>
      </w:r>
    </w:p>
    <w:p w14:paraId="3DB5A92A" w14:textId="7D27958F" w:rsidR="00C30003" w:rsidRDefault="00C30003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72A17EF7" w14:textId="4934D3E4" w:rsidR="00C30003" w:rsidRDefault="00C30003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B24287">
        <w:rPr>
          <w:rFonts w:asciiTheme="minorHAnsi" w:hAnsiTheme="minorHAnsi" w:cstheme="minorHAnsi"/>
          <w:b/>
          <w:sz w:val="32"/>
          <w:szCs w:val="32"/>
        </w:rPr>
        <w:t>Nostalgia isn't what it used to be.</w:t>
      </w:r>
    </w:p>
    <w:p w14:paraId="5DD9A5C9" w14:textId="01B9F9E6" w:rsidR="001C6CE2" w:rsidRDefault="001C6CE2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6B492EB" w14:textId="3D31CABE" w:rsidR="001C6CE2" w:rsidRPr="00D13926" w:rsidRDefault="001C6CE2" w:rsidP="00D13926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None of us is as dumb as all of us.</w:t>
      </w:r>
    </w:p>
    <w:p w14:paraId="348B1F36" w14:textId="41769D6E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58392804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Regarding the latest summit in Singapore</w:t>
      </w:r>
      <w:proofErr w:type="gramStart"/>
      <w:r w:rsidRPr="00D13926">
        <w:rPr>
          <w:rFonts w:asciiTheme="minorHAnsi" w:hAnsiTheme="minorHAnsi" w:cstheme="minorHAnsi"/>
          <w:b/>
          <w:sz w:val="32"/>
          <w:szCs w:val="32"/>
        </w:rPr>
        <w:t>.....</w:t>
      </w:r>
      <w:proofErr w:type="gramEnd"/>
      <w:r w:rsidRPr="00D13926">
        <w:rPr>
          <w:rFonts w:asciiTheme="minorHAnsi" w:hAnsiTheme="minorHAnsi" w:cstheme="minorHAnsi"/>
          <w:b/>
          <w:sz w:val="32"/>
          <w:szCs w:val="32"/>
        </w:rPr>
        <w:t xml:space="preserve"> the two worst haircuts in the world were at the same place at the same time.</w:t>
      </w:r>
    </w:p>
    <w:p w14:paraId="23C113A5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411B73E3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 xml:space="preserve">And as a follow-up to that.... the fate of the world lies in the hands of English-Korean translators.  </w:t>
      </w:r>
    </w:p>
    <w:p w14:paraId="5539A83A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1FF78DF7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D13926">
        <w:rPr>
          <w:rFonts w:asciiTheme="minorHAnsi" w:hAnsiTheme="minorHAnsi" w:cstheme="minorHAnsi"/>
          <w:b/>
          <w:sz w:val="32"/>
          <w:szCs w:val="32"/>
        </w:rPr>
        <w:t>Scooby</w:t>
      </w:r>
      <w:proofErr w:type="spellEnd"/>
      <w:r w:rsidRPr="00D13926">
        <w:rPr>
          <w:rFonts w:asciiTheme="minorHAnsi" w:hAnsiTheme="minorHAnsi" w:cstheme="minorHAnsi"/>
          <w:b/>
          <w:sz w:val="32"/>
          <w:szCs w:val="32"/>
        </w:rPr>
        <w:t xml:space="preserve"> Doo always taught us that the real monsters were humans.</w:t>
      </w:r>
    </w:p>
    <w:p w14:paraId="770E0ED9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715C9E07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If 666 is evil, then 25.8069758011 is the root of all evil.</w:t>
      </w:r>
    </w:p>
    <w:p w14:paraId="092774D9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49BA5783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 xml:space="preserve">Car-guys are the gender equivalent to horse-girls.  </w:t>
      </w:r>
    </w:p>
    <w:p w14:paraId="0CBC1CA7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27A3E0E7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Spiders are the only web developers who are happy to find bugs.</w:t>
      </w:r>
    </w:p>
    <w:p w14:paraId="2DCEB421" w14:textId="4863C42C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6DE13213" w14:textId="77D8B53C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It's rare to hear "elevator music" in elevators now</w:t>
      </w:r>
      <w:r w:rsidR="00007529">
        <w:rPr>
          <w:rFonts w:asciiTheme="minorHAnsi" w:hAnsiTheme="minorHAnsi" w:cstheme="minorHAnsi"/>
          <w:b/>
          <w:sz w:val="32"/>
          <w:szCs w:val="32"/>
        </w:rPr>
        <w:t>a</w:t>
      </w:r>
      <w:r w:rsidRPr="00D13926">
        <w:rPr>
          <w:rFonts w:asciiTheme="minorHAnsi" w:hAnsiTheme="minorHAnsi" w:cstheme="minorHAnsi"/>
          <w:b/>
          <w:sz w:val="32"/>
          <w:szCs w:val="32"/>
        </w:rPr>
        <w:t>days.</w:t>
      </w:r>
    </w:p>
    <w:p w14:paraId="279E30E7" w14:textId="0BA29F9A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7AC6C3B7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It must be fun for barbers to say 'oops'</w:t>
      </w:r>
    </w:p>
    <w:p w14:paraId="364F2D5B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168BC8DD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>The purpose of math is to explain more math</w:t>
      </w:r>
    </w:p>
    <w:p w14:paraId="0BA580BC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6748537B" w14:textId="20089901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t xml:space="preserve">If you are </w:t>
      </w:r>
      <w:r w:rsidR="00C30003">
        <w:rPr>
          <w:rFonts w:asciiTheme="minorHAnsi" w:hAnsiTheme="minorHAnsi" w:cstheme="minorHAnsi"/>
          <w:b/>
          <w:sz w:val="32"/>
          <w:szCs w:val="32"/>
        </w:rPr>
        <w:t xml:space="preserve">crying </w:t>
      </w:r>
      <w:r w:rsidRPr="00D13926">
        <w:rPr>
          <w:rFonts w:asciiTheme="minorHAnsi" w:hAnsiTheme="minorHAnsi" w:cstheme="minorHAnsi"/>
          <w:b/>
          <w:sz w:val="32"/>
          <w:szCs w:val="32"/>
        </w:rPr>
        <w:t>in public, then people think you</w:t>
      </w:r>
      <w:r w:rsidR="00C30003">
        <w:rPr>
          <w:rFonts w:asciiTheme="minorHAnsi" w:hAnsiTheme="minorHAnsi" w:cstheme="minorHAnsi"/>
          <w:b/>
          <w:sz w:val="32"/>
          <w:szCs w:val="32"/>
        </w:rPr>
        <w:t>’re</w:t>
      </w:r>
      <w:r w:rsidRPr="00D13926">
        <w:rPr>
          <w:rFonts w:asciiTheme="minorHAnsi" w:hAnsiTheme="minorHAnsi" w:cstheme="minorHAnsi"/>
          <w:b/>
          <w:sz w:val="32"/>
          <w:szCs w:val="32"/>
        </w:rPr>
        <w:t xml:space="preserve"> sad.... but if you</w:t>
      </w:r>
      <w:r w:rsidR="00C30003">
        <w:rPr>
          <w:rFonts w:asciiTheme="minorHAnsi" w:hAnsiTheme="minorHAnsi" w:cstheme="minorHAnsi"/>
          <w:b/>
          <w:sz w:val="32"/>
          <w:szCs w:val="32"/>
        </w:rPr>
        <w:t>’re</w:t>
      </w:r>
      <w:r w:rsidRPr="00D13926">
        <w:rPr>
          <w:rFonts w:asciiTheme="minorHAnsi" w:hAnsiTheme="minorHAnsi" w:cstheme="minorHAnsi"/>
          <w:b/>
          <w:sz w:val="32"/>
          <w:szCs w:val="32"/>
        </w:rPr>
        <w:t xml:space="preserve"> laughing, </w:t>
      </w:r>
      <w:r w:rsidR="00C30003">
        <w:rPr>
          <w:rFonts w:asciiTheme="minorHAnsi" w:hAnsiTheme="minorHAnsi" w:cstheme="minorHAnsi"/>
          <w:b/>
          <w:sz w:val="32"/>
          <w:szCs w:val="32"/>
        </w:rPr>
        <w:t>t</w:t>
      </w:r>
      <w:r w:rsidRPr="00D13926">
        <w:rPr>
          <w:rFonts w:asciiTheme="minorHAnsi" w:hAnsiTheme="minorHAnsi" w:cstheme="minorHAnsi"/>
          <w:b/>
          <w:sz w:val="32"/>
          <w:szCs w:val="32"/>
        </w:rPr>
        <w:t>hey think you are mad.</w:t>
      </w:r>
    </w:p>
    <w:p w14:paraId="5CB795CF" w14:textId="77777777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09FB1745" w14:textId="7F4B7D8A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  <w:r w:rsidRPr="00D13926">
        <w:rPr>
          <w:rFonts w:asciiTheme="minorHAnsi" w:hAnsiTheme="minorHAnsi" w:cstheme="minorHAnsi"/>
          <w:b/>
          <w:sz w:val="32"/>
          <w:szCs w:val="32"/>
        </w:rPr>
        <w:lastRenderedPageBreak/>
        <w:t xml:space="preserve">Cacti grown in human homes are </w:t>
      </w:r>
      <w:r w:rsidR="00C05025">
        <w:rPr>
          <w:rFonts w:asciiTheme="minorHAnsi" w:hAnsiTheme="minorHAnsi" w:cstheme="minorHAnsi"/>
          <w:b/>
          <w:sz w:val="32"/>
          <w:szCs w:val="32"/>
        </w:rPr>
        <w:t>one</w:t>
      </w:r>
      <w:r w:rsidRPr="00D13926">
        <w:rPr>
          <w:rFonts w:asciiTheme="minorHAnsi" w:hAnsiTheme="minorHAnsi" w:cstheme="minorHAnsi"/>
          <w:b/>
          <w:sz w:val="32"/>
          <w:szCs w:val="32"/>
        </w:rPr>
        <w:t xml:space="preserve">-percent of </w:t>
      </w:r>
      <w:r w:rsidR="00C05025">
        <w:rPr>
          <w:rFonts w:asciiTheme="minorHAnsi" w:hAnsiTheme="minorHAnsi" w:cstheme="minorHAnsi"/>
          <w:b/>
          <w:sz w:val="32"/>
          <w:szCs w:val="32"/>
        </w:rPr>
        <w:t xml:space="preserve">all </w:t>
      </w:r>
      <w:r w:rsidRPr="00D13926">
        <w:rPr>
          <w:rFonts w:asciiTheme="minorHAnsi" w:hAnsiTheme="minorHAnsi" w:cstheme="minorHAnsi"/>
          <w:b/>
          <w:sz w:val="32"/>
          <w:szCs w:val="32"/>
        </w:rPr>
        <w:t>the cacti in the world.</w:t>
      </w:r>
    </w:p>
    <w:p w14:paraId="1EC32AA8" w14:textId="1BB85F0F" w:rsidR="00D13926" w:rsidRPr="00D13926" w:rsidRDefault="00D13926" w:rsidP="00D13926">
      <w:pPr>
        <w:rPr>
          <w:rFonts w:asciiTheme="minorHAnsi" w:hAnsiTheme="minorHAnsi" w:cstheme="minorHAnsi"/>
          <w:b/>
          <w:sz w:val="32"/>
          <w:szCs w:val="32"/>
        </w:rPr>
      </w:pPr>
    </w:p>
    <w:p w14:paraId="3961CBEA" w14:textId="480AF2CC" w:rsidR="00007529" w:rsidRDefault="00007529" w:rsidP="00007529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The only consistent feature of all my bad relationships has been me.</w:t>
      </w:r>
    </w:p>
    <w:p w14:paraId="67116861" w14:textId="21DE3D23" w:rsidR="007F4E6D" w:rsidRDefault="007F4E6D" w:rsidP="00007529">
      <w:pPr>
        <w:rPr>
          <w:rFonts w:asciiTheme="minorHAnsi" w:hAnsiTheme="minorHAnsi" w:cstheme="minorHAnsi"/>
          <w:b/>
          <w:sz w:val="32"/>
          <w:szCs w:val="32"/>
        </w:rPr>
      </w:pPr>
    </w:p>
    <w:p w14:paraId="65DC30C5" w14:textId="6D10C021" w:rsidR="007F4E6D" w:rsidRDefault="007F4E6D" w:rsidP="00007529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The French language has 17 different words for “surrender.”</w:t>
      </w:r>
    </w:p>
    <w:p w14:paraId="353643AB" w14:textId="7DCEB648" w:rsidR="00DA5AD3" w:rsidRDefault="00DA5AD3" w:rsidP="00007529">
      <w:pPr>
        <w:rPr>
          <w:rFonts w:asciiTheme="minorHAnsi" w:hAnsiTheme="minorHAnsi" w:cstheme="minorHAnsi"/>
          <w:b/>
          <w:sz w:val="32"/>
          <w:szCs w:val="32"/>
        </w:rPr>
      </w:pPr>
    </w:p>
    <w:p w14:paraId="7E33ED13" w14:textId="6F2CCF38" w:rsidR="00DA5AD3" w:rsidRDefault="00DA5AD3" w:rsidP="00007529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If my thoughts could be seen, they’d </w:t>
      </w:r>
      <w:r w:rsidR="00C05025">
        <w:rPr>
          <w:rFonts w:asciiTheme="minorHAnsi" w:hAnsiTheme="minorHAnsi" w:cstheme="minorHAnsi"/>
          <w:b/>
          <w:sz w:val="32"/>
          <w:szCs w:val="32"/>
        </w:rPr>
        <w:t xml:space="preserve">probably </w:t>
      </w:r>
      <w:r>
        <w:rPr>
          <w:rFonts w:asciiTheme="minorHAnsi" w:hAnsiTheme="minorHAnsi" w:cstheme="minorHAnsi"/>
          <w:b/>
          <w:sz w:val="32"/>
          <w:szCs w:val="32"/>
        </w:rPr>
        <w:t>put my head in a guillotine.</w:t>
      </w:r>
    </w:p>
    <w:p w14:paraId="1D21996A" w14:textId="77777777" w:rsidR="006C74CC" w:rsidRPr="00D13926" w:rsidRDefault="006C74CC">
      <w:pPr>
        <w:rPr>
          <w:rFonts w:asciiTheme="minorHAnsi" w:hAnsiTheme="minorHAnsi" w:cstheme="minorHAnsi"/>
          <w:b/>
          <w:sz w:val="32"/>
          <w:szCs w:val="32"/>
        </w:rPr>
      </w:pPr>
      <w:bookmarkStart w:id="1" w:name="_GoBack"/>
      <w:bookmarkEnd w:id="1"/>
    </w:p>
    <w:sectPr w:rsidR="006C74CC" w:rsidRPr="00D13926" w:rsidSect="00D13926">
      <w:pgSz w:w="12240" w:h="20160" w:code="5"/>
      <w:pgMar w:top="1080" w:right="6480" w:bottom="108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26"/>
    <w:rsid w:val="000049CC"/>
    <w:rsid w:val="00007529"/>
    <w:rsid w:val="00034449"/>
    <w:rsid w:val="001A2371"/>
    <w:rsid w:val="001C6CE2"/>
    <w:rsid w:val="004A7039"/>
    <w:rsid w:val="00661E5C"/>
    <w:rsid w:val="006939E4"/>
    <w:rsid w:val="006C74CC"/>
    <w:rsid w:val="00793A98"/>
    <w:rsid w:val="007F4E6D"/>
    <w:rsid w:val="00874D55"/>
    <w:rsid w:val="008E7B4F"/>
    <w:rsid w:val="009B7A31"/>
    <w:rsid w:val="009C29A5"/>
    <w:rsid w:val="00B24287"/>
    <w:rsid w:val="00BD6DF4"/>
    <w:rsid w:val="00C05025"/>
    <w:rsid w:val="00C30003"/>
    <w:rsid w:val="00C51DD9"/>
    <w:rsid w:val="00D13926"/>
    <w:rsid w:val="00DA5AD3"/>
    <w:rsid w:val="00E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2F2A8"/>
  <w15:chartTrackingRefBased/>
  <w15:docId w15:val="{499FBB4D-665B-4959-BD37-B817FD69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926"/>
    <w:pPr>
      <w:spacing w:line="240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Documents\Custom%20Office%20Templates\Blank%20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doc.dotx</Template>
  <TotalTime>300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15</cp:revision>
  <dcterms:created xsi:type="dcterms:W3CDTF">2018-06-13T15:22:00Z</dcterms:created>
  <dcterms:modified xsi:type="dcterms:W3CDTF">2018-06-25T21:05:00Z</dcterms:modified>
</cp:coreProperties>
</file>